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E97D" w14:textId="19744169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5B0591">
        <w:rPr>
          <w:rFonts w:ascii="Arial" w:hAnsi="Arial" w:cs="Arial"/>
          <w:b/>
          <w:bCs/>
          <w:sz w:val="28"/>
        </w:rPr>
        <w:t>9</w:t>
      </w:r>
      <w:r w:rsidR="00AF44F2">
        <w:rPr>
          <w:rFonts w:ascii="Arial" w:hAnsi="Arial" w:cs="Arial"/>
          <w:b/>
          <w:bCs/>
          <w:sz w:val="28"/>
        </w:rPr>
        <w:t>-e</w:t>
      </w:r>
      <w:r w:rsidR="00682841"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="00CA13E8">
        <w:rPr>
          <w:rFonts w:ascii="Arial" w:hAnsi="Arial" w:cs="Arial"/>
          <w:b/>
          <w:bCs/>
          <w:sz w:val="28"/>
        </w:rPr>
        <w:t xml:space="preserve">      </w:t>
      </w:r>
      <w:r w:rsidR="00D21CC1">
        <w:rPr>
          <w:rFonts w:ascii="Arial" w:hAnsi="Arial" w:cs="Arial"/>
          <w:b/>
          <w:bCs/>
          <w:sz w:val="28"/>
        </w:rPr>
        <w:t xml:space="preserve">     </w:t>
      </w:r>
      <w:r w:rsidR="008014FD" w:rsidRPr="008014FD">
        <w:rPr>
          <w:rFonts w:ascii="Arial" w:hAnsi="Arial" w:cs="Arial"/>
          <w:b/>
          <w:bCs/>
          <w:sz w:val="28"/>
        </w:rPr>
        <w:t>R1-220479</w:t>
      </w:r>
      <w:r w:rsidR="00454547">
        <w:rPr>
          <w:rFonts w:ascii="Arial" w:hAnsi="Arial" w:cs="Arial"/>
          <w:b/>
          <w:bCs/>
          <w:sz w:val="28"/>
        </w:rPr>
        <w:t>6</w:t>
      </w:r>
    </w:p>
    <w:p w14:paraId="743D4376" w14:textId="323AC4A2" w:rsidR="0024235B" w:rsidRPr="009513AC" w:rsidRDefault="0024235B" w:rsidP="0024235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014FD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8014FD" w:rsidRPr="008014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014FD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="008014FD" w:rsidRPr="008014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E03F1" w:rsidRPr="00B502E8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F07A3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05FB32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54547">
        <w:rPr>
          <w:rFonts w:ascii="Arial" w:eastAsia="Malgun Gothic" w:hAnsi="Arial" w:cs="Arial"/>
          <w:b/>
          <w:sz w:val="24"/>
          <w:lang w:val="en-US" w:eastAsia="ko-KR"/>
        </w:rPr>
        <w:t>Use Cases and Specification for Beam Management</w:t>
      </w:r>
    </w:p>
    <w:p w14:paraId="442797E2" w14:textId="6A739ECF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8014FD">
        <w:rPr>
          <w:rFonts w:ascii="Arial" w:hAnsi="Arial" w:cs="Arial"/>
          <w:b/>
          <w:sz w:val="24"/>
          <w:lang w:val="en-US"/>
        </w:rPr>
        <w:t>9.2.</w:t>
      </w:r>
      <w:r w:rsidR="00375316">
        <w:rPr>
          <w:rFonts w:ascii="Arial" w:hAnsi="Arial" w:cs="Arial"/>
          <w:b/>
          <w:sz w:val="24"/>
          <w:lang w:val="en-US"/>
        </w:rPr>
        <w:t>3.</w:t>
      </w:r>
      <w:r w:rsidR="00454547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38B15AD8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2979BC">
        <w:rPr>
          <w:rFonts w:eastAsiaTheme="minorHAnsi"/>
          <w:lang w:eastAsia="zh-CN"/>
        </w:rPr>
        <w:t xml:space="preserve">we present </w:t>
      </w:r>
      <w:r w:rsidR="00C52F08">
        <w:rPr>
          <w:rFonts w:eastAsiaTheme="minorHAnsi"/>
          <w:lang w:eastAsia="zh-CN"/>
        </w:rPr>
        <w:t xml:space="preserve">initial views on the study of AI/ML applications to physical layer for beam management based on the objectives in the Rel-18 NR study item on AI/ML </w:t>
      </w:r>
      <w:r w:rsidR="00C52F08">
        <w:rPr>
          <w:rFonts w:eastAsiaTheme="minorHAnsi"/>
          <w:lang w:eastAsia="zh-CN"/>
        </w:rPr>
        <w:fldChar w:fldCharType="begin"/>
      </w:r>
      <w:r w:rsidR="00C52F08">
        <w:rPr>
          <w:rFonts w:eastAsiaTheme="minorHAnsi"/>
          <w:lang w:eastAsia="zh-CN"/>
        </w:rPr>
        <w:instrText xml:space="preserve"> REF _Ref87028839 \r \h </w:instrText>
      </w:r>
      <w:r w:rsidR="00C52F08">
        <w:rPr>
          <w:rFonts w:eastAsiaTheme="minorHAnsi"/>
          <w:lang w:eastAsia="zh-CN"/>
        </w:rPr>
      </w:r>
      <w:r w:rsidR="00C52F08">
        <w:rPr>
          <w:rFonts w:eastAsiaTheme="minorHAnsi"/>
          <w:lang w:eastAsia="zh-CN"/>
        </w:rPr>
        <w:fldChar w:fldCharType="separate"/>
      </w:r>
      <w:r w:rsidR="00C52F08">
        <w:rPr>
          <w:rFonts w:eastAsiaTheme="minorHAnsi"/>
          <w:lang w:eastAsia="zh-CN"/>
        </w:rPr>
        <w:t>[1]</w:t>
      </w:r>
      <w:r w:rsidR="00C52F08">
        <w:rPr>
          <w:rFonts w:eastAsiaTheme="minorHAnsi"/>
          <w:lang w:eastAsia="zh-CN"/>
        </w:rPr>
        <w:fldChar w:fldCharType="end"/>
      </w:r>
      <w:r w:rsidR="00C52F08">
        <w:rPr>
          <w:rFonts w:eastAsiaTheme="minorHAnsi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A109F" w14:paraId="74DC2714" w14:textId="77777777" w:rsidTr="002A6238">
        <w:tc>
          <w:tcPr>
            <w:tcW w:w="10160" w:type="dxa"/>
          </w:tcPr>
          <w:p w14:paraId="48F11217" w14:textId="77777777" w:rsidR="008C3DD2" w:rsidRDefault="009A109F" w:rsidP="00EF5AD2">
            <w:pPr>
              <w:spacing w:before="0" w:after="0"/>
              <w:rPr>
                <w:bCs/>
                <w:lang w:val="en-US"/>
              </w:rPr>
            </w:pPr>
            <w:r w:rsidRPr="00BA4237">
              <w:rPr>
                <w:color w:val="FF0000"/>
              </w:rPr>
              <w:t xml:space="preserve"> </w:t>
            </w:r>
            <w:r w:rsidR="008C3DD2">
              <w:rPr>
                <w:bCs/>
              </w:rPr>
              <w:t xml:space="preserve">Use cases to focus on: </w:t>
            </w:r>
          </w:p>
          <w:p w14:paraId="634FD5D1" w14:textId="77777777" w:rsidR="008C3DD2" w:rsidRDefault="008C3DD2" w:rsidP="00EF5AD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629492AD" w14:textId="77777777" w:rsidR="008C3DD2" w:rsidRDefault="008C3DD2" w:rsidP="00EF5AD2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rStyle w:val="normaltextrun"/>
              </w:rPr>
            </w:pPr>
            <w:r>
              <w:rPr>
                <w:bCs/>
              </w:rPr>
              <w:t xml:space="preserve">Beam management, e.g., </w:t>
            </w:r>
            <w:r>
              <w:t>beam prediction in time,</w:t>
            </w:r>
            <w:r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>
              <w:t>spatial domain</w:t>
            </w:r>
            <w:r>
              <w:rPr>
                <w:rStyle w:val="normaltextrun"/>
                <w:color w:val="000000"/>
                <w:shd w:val="clear" w:color="auto" w:fill="FFFFFF"/>
              </w:rPr>
              <w:t> for overhead and latency reduction, beam selection accuracy improvement [RAN1]</w:t>
            </w:r>
          </w:p>
          <w:p w14:paraId="64C03156" w14:textId="77777777" w:rsidR="008C3DD2" w:rsidRDefault="008C3DD2" w:rsidP="00EF5AD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bCs/>
              </w:rPr>
            </w:pPr>
            <w:r>
              <w:rPr>
                <w:bCs/>
              </w:rPr>
              <w:t>Finalize representative sub use cases for each use case for characterization and baseline performance evaluations by RAN#98</w:t>
            </w:r>
          </w:p>
          <w:p w14:paraId="579E4E5C" w14:textId="77777777" w:rsidR="009A109F" w:rsidRDefault="008C3DD2" w:rsidP="00EF5AD2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bCs/>
              </w:rPr>
            </w:pPr>
            <w:r w:rsidRPr="008C3DD2">
              <w:rPr>
                <w:bCs/>
              </w:rPr>
              <w:t>The AI/ML approaches for the selected sub use cases need to be diverse enough to support various requirements on the gNB-UE collaboration levels</w:t>
            </w:r>
          </w:p>
          <w:p w14:paraId="774A34E5" w14:textId="2025724A" w:rsidR="00EF5AD2" w:rsidRPr="008C3DD2" w:rsidRDefault="00EF5AD2" w:rsidP="00EF5AD2">
            <w:p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bCs/>
              </w:rPr>
            </w:pPr>
          </w:p>
        </w:tc>
      </w:tr>
    </w:tbl>
    <w:p w14:paraId="5929456B" w14:textId="59F437D2" w:rsidR="000C5D2A" w:rsidRPr="001277C4" w:rsidRDefault="00114C45" w:rsidP="00E40297">
      <w:pPr>
        <w:spacing w:before="240"/>
        <w:rPr>
          <w:lang w:eastAsia="ko-KR"/>
        </w:rPr>
      </w:pPr>
      <w:r>
        <w:rPr>
          <w:lang w:eastAsia="ko-KR"/>
        </w:rPr>
        <w:t xml:space="preserve">The different sub-use-cases that can be considered for AI/ML aided beam management framework are </w:t>
      </w:r>
      <w:r w:rsidR="00213957">
        <w:rPr>
          <w:lang w:eastAsia="ko-KR"/>
        </w:rPr>
        <w:t xml:space="preserve">discussed along with initial assessment of possible specification impact </w:t>
      </w:r>
      <w:r w:rsidR="005B67E7">
        <w:rPr>
          <w:lang w:eastAsia="ko-KR"/>
        </w:rPr>
        <w:t xml:space="preserve">to enable these sub-use-cases. In our </w:t>
      </w:r>
      <w:r w:rsidR="001E51EB">
        <w:rPr>
          <w:lang w:eastAsia="ko-KR"/>
        </w:rPr>
        <w:t xml:space="preserve">companion contribution </w:t>
      </w:r>
      <w:r w:rsidR="001E51EB">
        <w:rPr>
          <w:lang w:eastAsia="ko-KR"/>
        </w:rPr>
        <w:fldChar w:fldCharType="begin"/>
      </w:r>
      <w:r w:rsidR="001E51EB">
        <w:rPr>
          <w:lang w:eastAsia="ko-KR"/>
        </w:rPr>
        <w:instrText xml:space="preserve"> REF _Ref102038310 \r \h </w:instrText>
      </w:r>
      <w:r w:rsidR="001E51EB">
        <w:rPr>
          <w:lang w:eastAsia="ko-KR"/>
        </w:rPr>
      </w:r>
      <w:r w:rsidR="001E51EB">
        <w:rPr>
          <w:lang w:eastAsia="ko-KR"/>
        </w:rPr>
        <w:fldChar w:fldCharType="separate"/>
      </w:r>
      <w:r w:rsidR="00142FBD">
        <w:rPr>
          <w:lang w:eastAsia="ko-KR"/>
        </w:rPr>
        <w:t>[2]</w:t>
      </w:r>
      <w:r w:rsidR="001E51EB">
        <w:rPr>
          <w:lang w:eastAsia="ko-KR"/>
        </w:rPr>
        <w:fldChar w:fldCharType="end"/>
      </w:r>
      <w:r w:rsidR="005B67E7">
        <w:rPr>
          <w:lang w:eastAsia="ko-KR"/>
        </w:rPr>
        <w:t xml:space="preserve">, </w:t>
      </w:r>
      <w:r w:rsidR="000E6231">
        <w:rPr>
          <w:lang w:eastAsia="ko-KR"/>
        </w:rPr>
        <w:t xml:space="preserve">evaluation </w:t>
      </w:r>
      <w:r w:rsidR="00B311F4">
        <w:rPr>
          <w:lang w:eastAsia="ko-KR"/>
        </w:rPr>
        <w:t>methodology and modelling assumptions have been discussed in detail along with initial evaluation results from some of the sub-use-cases</w:t>
      </w:r>
      <w:r w:rsidR="001E51EB">
        <w:rPr>
          <w:lang w:eastAsia="ko-KR"/>
        </w:rPr>
        <w:t>.</w:t>
      </w:r>
    </w:p>
    <w:p w14:paraId="1B065516" w14:textId="734E7304" w:rsidR="00095191" w:rsidRDefault="005B243D" w:rsidP="0043779D">
      <w:pPr>
        <w:pStyle w:val="Heading1"/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 xml:space="preserve">Beam Management Use Case </w:t>
      </w:r>
      <w:r w:rsidR="00F87BE5">
        <w:rPr>
          <w:rFonts w:cs="Arial"/>
          <w:sz w:val="32"/>
          <w:szCs w:val="18"/>
          <w:lang w:val="en-US"/>
        </w:rPr>
        <w:t>Description</w:t>
      </w:r>
    </w:p>
    <w:p w14:paraId="7A96B9CF" w14:textId="4394EC89" w:rsidR="001218F8" w:rsidRPr="001218F8" w:rsidRDefault="00AC11F3" w:rsidP="001218F8">
      <w:pPr>
        <w:rPr>
          <w:lang w:val="en-US"/>
        </w:rPr>
      </w:pPr>
      <w:r>
        <w:rPr>
          <w:lang w:val="en-US"/>
        </w:rPr>
        <w:t xml:space="preserve">The beam management use case for AI/ML study can be broadly divided into two sub-cases i.e., spatial domain beam management and temporal domain beam management. Regardless for the specific use case, </w:t>
      </w:r>
      <w:r w:rsidR="006053C5">
        <w:rPr>
          <w:lang w:val="en-US"/>
        </w:rPr>
        <w:t>a common AI/ML model traini</w:t>
      </w:r>
      <w:r w:rsidR="00365D3D">
        <w:rPr>
          <w:lang w:val="en-US"/>
        </w:rPr>
        <w:t>ng and deployment</w:t>
      </w:r>
      <w:r w:rsidR="00F87BE5">
        <w:rPr>
          <w:lang w:val="en-US"/>
        </w:rPr>
        <w:t xml:space="preserve"> framework can be considered</w:t>
      </w:r>
      <w:r w:rsidR="00365D3D">
        <w:rPr>
          <w:lang w:val="en-US"/>
        </w:rPr>
        <w:t xml:space="preserve">. </w:t>
      </w:r>
    </w:p>
    <w:p w14:paraId="0EE653EE" w14:textId="3A59D57A" w:rsidR="001218F8" w:rsidRDefault="00AE5874" w:rsidP="00AE5874">
      <w:pPr>
        <w:keepNext/>
        <w:jc w:val="center"/>
      </w:pPr>
      <w:r>
        <w:object w:dxaOrig="10921" w:dyaOrig="2665" w14:anchorId="5EF107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5pt;height:105pt" o:ole="">
            <v:imagedata r:id="rId12" o:title=""/>
          </v:shape>
          <o:OLEObject Type="Embed" ProgID="Visio.Drawing.15" ShapeID="_x0000_i1025" DrawAspect="Content" ObjectID="_1712799161" r:id="rId13"/>
        </w:object>
      </w:r>
    </w:p>
    <w:p w14:paraId="0935EFAF" w14:textId="0D4E70B2" w:rsidR="00EB080B" w:rsidRDefault="001218F8" w:rsidP="001218F8">
      <w:pPr>
        <w:pStyle w:val="Caption"/>
        <w:jc w:val="center"/>
      </w:pPr>
      <w:bookmarkStart w:id="1" w:name="_Ref1019989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072C">
        <w:rPr>
          <w:noProof/>
        </w:rPr>
        <w:t>1</w:t>
      </w:r>
      <w:r>
        <w:fldChar w:fldCharType="end"/>
      </w:r>
      <w:bookmarkEnd w:id="1"/>
      <w:r>
        <w:t>: AI/ML Model Training and Deployment</w:t>
      </w:r>
    </w:p>
    <w:p w14:paraId="4382CD4A" w14:textId="3FCB46BD" w:rsidR="00A87BDA" w:rsidRDefault="00365D3D" w:rsidP="001218F8">
      <w:r>
        <w:t xml:space="preserve">An example is shown in </w:t>
      </w:r>
      <w:r>
        <w:fldChar w:fldCharType="begin"/>
      </w:r>
      <w:r>
        <w:instrText xml:space="preserve"> REF _Ref101998927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503DE9">
        <w:t xml:space="preserve">, where </w:t>
      </w:r>
      <w:r w:rsidR="002175FC">
        <w:t>a supervised machine learning model with</w:t>
      </w:r>
      <w:r w:rsidR="00503DE9">
        <w:t xml:space="preserve"> offline trainin</w:t>
      </w:r>
      <w:r w:rsidR="002175FC">
        <w:t>g</w:t>
      </w:r>
      <w:r w:rsidR="005E588B">
        <w:t>/validation</w:t>
      </w:r>
      <w:r w:rsidR="00503DE9">
        <w:t xml:space="preserve"> is considered. </w:t>
      </w:r>
      <w:r w:rsidR="000027DF">
        <w:t>The model is offline in the sense that dataset for training and testing are pre-</w:t>
      </w:r>
      <w:r w:rsidR="00941923">
        <w:t>generated,</w:t>
      </w:r>
      <w:r w:rsidR="000027DF">
        <w:t xml:space="preserve"> and the </w:t>
      </w:r>
      <w:r w:rsidR="00941923">
        <w:t xml:space="preserve">model is pre-trained in a non-real time manner. </w:t>
      </w:r>
      <w:r w:rsidR="00A87BDA">
        <w:t>Once the model is trained, it</w:t>
      </w:r>
      <w:r w:rsidR="006F7276">
        <w:t xml:space="preserve"> can be deployed in a real-time environment to aid in specific beam management tasks</w:t>
      </w:r>
      <w:r w:rsidR="00A87BDA">
        <w:t xml:space="preserve"> based on the following sub-use cases</w:t>
      </w:r>
      <w:r w:rsidR="00AC2746">
        <w:t>:</w:t>
      </w:r>
    </w:p>
    <w:p w14:paraId="74659CD2" w14:textId="7070F157" w:rsidR="00AC2746" w:rsidRPr="00F01907" w:rsidRDefault="00AC2746" w:rsidP="00280912">
      <w:pPr>
        <w:pStyle w:val="ListParagraph"/>
        <w:numPr>
          <w:ilvl w:val="0"/>
          <w:numId w:val="14"/>
        </w:numPr>
        <w:rPr>
          <w:b/>
          <w:bCs/>
        </w:rPr>
      </w:pPr>
      <w:r w:rsidRPr="00F01907">
        <w:rPr>
          <w:b/>
          <w:bCs/>
          <w:i w:val="0"/>
          <w:iCs w:val="0"/>
        </w:rPr>
        <w:t>Spatial Domain Beam Management</w:t>
      </w:r>
      <w:r w:rsidR="00394015" w:rsidRPr="00F01907">
        <w:rPr>
          <w:b/>
          <w:bCs/>
          <w:i w:val="0"/>
          <w:iCs w:val="0"/>
        </w:rPr>
        <w:t>:</w:t>
      </w:r>
      <w:r w:rsidR="00F01907" w:rsidRPr="00F01907">
        <w:rPr>
          <w:b/>
          <w:bCs/>
          <w:i w:val="0"/>
          <w:iCs w:val="0"/>
        </w:rPr>
        <w:t xml:space="preserve"> </w:t>
      </w:r>
      <w:r w:rsidR="00972256">
        <w:rPr>
          <w:i w:val="0"/>
          <w:iCs w:val="0"/>
        </w:rPr>
        <w:t xml:space="preserve">Predict the optimal beam at UE or BS </w:t>
      </w:r>
      <w:r w:rsidR="00C058DE">
        <w:rPr>
          <w:i w:val="0"/>
          <w:iCs w:val="0"/>
        </w:rPr>
        <w:t xml:space="preserve">without exhaustive search with an aim to reduce measurement </w:t>
      </w:r>
      <w:r w:rsidR="001A6C62">
        <w:rPr>
          <w:i w:val="0"/>
          <w:iCs w:val="0"/>
        </w:rPr>
        <w:t>and reporting latency</w:t>
      </w:r>
    </w:p>
    <w:p w14:paraId="2D5003F0" w14:textId="6F78C44A" w:rsidR="00394015" w:rsidRPr="00F01907" w:rsidRDefault="00394015" w:rsidP="00280912">
      <w:pPr>
        <w:pStyle w:val="ListParagraph"/>
        <w:numPr>
          <w:ilvl w:val="1"/>
          <w:numId w:val="14"/>
        </w:numPr>
        <w:rPr>
          <w:b/>
          <w:bCs/>
        </w:rPr>
      </w:pPr>
      <w:r w:rsidRPr="00F01907">
        <w:rPr>
          <w:b/>
          <w:bCs/>
          <w:i w:val="0"/>
          <w:iCs w:val="0"/>
        </w:rPr>
        <w:lastRenderedPageBreak/>
        <w:t>Beam Prediction at the UE</w:t>
      </w:r>
      <w:r w:rsidR="00991C2C">
        <w:rPr>
          <w:b/>
          <w:bCs/>
          <w:i w:val="0"/>
          <w:iCs w:val="0"/>
        </w:rPr>
        <w:t xml:space="preserve">: </w:t>
      </w:r>
      <w:r w:rsidR="00991C2C">
        <w:rPr>
          <w:i w:val="0"/>
          <w:iCs w:val="0"/>
        </w:rPr>
        <w:t xml:space="preserve">For this use-case, consider a 2D planar array at UE with </w:t>
      </w:r>
      <w:r w:rsidR="00316E0A">
        <w:rPr>
          <w:i w:val="0"/>
          <w:iCs w:val="0"/>
        </w:rPr>
        <w:t xml:space="preserve">multiple analog </w:t>
      </w:r>
      <w:r w:rsidR="003A39F8">
        <w:rPr>
          <w:i w:val="0"/>
          <w:iCs w:val="0"/>
        </w:rPr>
        <w:t xml:space="preserve">Rx </w:t>
      </w:r>
      <w:r w:rsidR="00316E0A">
        <w:rPr>
          <w:i w:val="0"/>
          <w:iCs w:val="0"/>
        </w:rPr>
        <w:t>beams</w:t>
      </w:r>
      <w:r w:rsidR="003A39F8">
        <w:rPr>
          <w:i w:val="0"/>
          <w:iCs w:val="0"/>
        </w:rPr>
        <w:t xml:space="preserve"> and fixed Tx beam at the gNB. The ML model is provided with channel or RSRP values for a subset of the beams and the best beam index or top K beam indices can be predicted from a subset of measurements</w:t>
      </w:r>
      <w:r w:rsidR="00D47A58">
        <w:rPr>
          <w:i w:val="0"/>
          <w:iCs w:val="0"/>
        </w:rPr>
        <w:t xml:space="preserve"> thereby reducing the latency of </w:t>
      </w:r>
      <w:r w:rsidR="00BD3C49">
        <w:rPr>
          <w:i w:val="0"/>
          <w:iCs w:val="0"/>
        </w:rPr>
        <w:t>beam acquisition or tracking</w:t>
      </w:r>
    </w:p>
    <w:p w14:paraId="49CC4797" w14:textId="2F53C9C1" w:rsidR="00394015" w:rsidRPr="00F01907" w:rsidRDefault="00394015" w:rsidP="00280912">
      <w:pPr>
        <w:pStyle w:val="ListParagraph"/>
        <w:numPr>
          <w:ilvl w:val="1"/>
          <w:numId w:val="14"/>
        </w:numPr>
        <w:rPr>
          <w:b/>
          <w:bCs/>
        </w:rPr>
      </w:pPr>
      <w:r w:rsidRPr="00F01907">
        <w:rPr>
          <w:b/>
          <w:bCs/>
          <w:i w:val="0"/>
          <w:iCs w:val="0"/>
        </w:rPr>
        <w:t>Beam prediction at the gNB</w:t>
      </w:r>
      <w:r w:rsidR="00BD3C49">
        <w:rPr>
          <w:b/>
          <w:bCs/>
          <w:i w:val="0"/>
          <w:iCs w:val="0"/>
        </w:rPr>
        <w:t xml:space="preserve">: </w:t>
      </w:r>
      <w:proofErr w:type="gramStart"/>
      <w:r w:rsidR="00BD3C49">
        <w:rPr>
          <w:i w:val="0"/>
          <w:iCs w:val="0"/>
        </w:rPr>
        <w:t>Similar to</w:t>
      </w:r>
      <w:proofErr w:type="gramEnd"/>
      <w:r w:rsidR="00BD3C49">
        <w:rPr>
          <w:i w:val="0"/>
          <w:iCs w:val="0"/>
        </w:rPr>
        <w:t xml:space="preserve"> the previous use case but for Tx/Rx beam selection at the gNB</w:t>
      </w:r>
      <w:r w:rsidR="00402506">
        <w:rPr>
          <w:i w:val="0"/>
          <w:iCs w:val="0"/>
        </w:rPr>
        <w:t xml:space="preserve"> for a fixed directional or omni beam at the UE. Only a subset of gNB </w:t>
      </w:r>
      <w:proofErr w:type="gramStart"/>
      <w:r w:rsidR="00402506">
        <w:rPr>
          <w:i w:val="0"/>
          <w:iCs w:val="0"/>
        </w:rPr>
        <w:t>are</w:t>
      </w:r>
      <w:proofErr w:type="gramEnd"/>
      <w:r w:rsidR="00402506">
        <w:rPr>
          <w:i w:val="0"/>
          <w:iCs w:val="0"/>
        </w:rPr>
        <w:t xml:space="preserve"> measured and the ML model predicts the beam index or top K beam indices from these subset of measurement leading to </w:t>
      </w:r>
      <w:r w:rsidR="006F2B01">
        <w:rPr>
          <w:i w:val="0"/>
          <w:iCs w:val="0"/>
        </w:rPr>
        <w:t>latency reduction</w:t>
      </w:r>
      <w:r w:rsidR="0089367D">
        <w:rPr>
          <w:i w:val="0"/>
          <w:iCs w:val="0"/>
        </w:rPr>
        <w:t xml:space="preserve"> for optimal beam selection</w:t>
      </w:r>
    </w:p>
    <w:p w14:paraId="0CE9CDCC" w14:textId="70F3C878" w:rsidR="00394015" w:rsidRPr="00F01907" w:rsidRDefault="00394015" w:rsidP="00280912">
      <w:pPr>
        <w:pStyle w:val="ListParagraph"/>
        <w:numPr>
          <w:ilvl w:val="1"/>
          <w:numId w:val="14"/>
        </w:numPr>
        <w:rPr>
          <w:b/>
          <w:bCs/>
        </w:rPr>
      </w:pPr>
      <w:r w:rsidRPr="00F01907">
        <w:rPr>
          <w:b/>
          <w:bCs/>
          <w:i w:val="0"/>
          <w:iCs w:val="0"/>
        </w:rPr>
        <w:t xml:space="preserve">Joint </w:t>
      </w:r>
      <w:r w:rsidR="00551CD6" w:rsidRPr="00F01907">
        <w:rPr>
          <w:b/>
          <w:bCs/>
          <w:i w:val="0"/>
          <w:iCs w:val="0"/>
        </w:rPr>
        <w:t xml:space="preserve">UE-gNB </w:t>
      </w:r>
      <w:r w:rsidRPr="00F01907">
        <w:rPr>
          <w:b/>
          <w:bCs/>
          <w:i w:val="0"/>
          <w:iCs w:val="0"/>
        </w:rPr>
        <w:t xml:space="preserve">beam pair link </w:t>
      </w:r>
      <w:r w:rsidR="00551CD6" w:rsidRPr="00F01907">
        <w:rPr>
          <w:b/>
          <w:bCs/>
          <w:i w:val="0"/>
          <w:iCs w:val="0"/>
        </w:rPr>
        <w:t>prediction</w:t>
      </w:r>
      <w:r w:rsidR="0089367D">
        <w:rPr>
          <w:b/>
          <w:bCs/>
          <w:i w:val="0"/>
          <w:iCs w:val="0"/>
        </w:rPr>
        <w:t xml:space="preserve">: </w:t>
      </w:r>
      <w:r w:rsidR="0089367D" w:rsidRPr="0089367D">
        <w:rPr>
          <w:i w:val="0"/>
          <w:iCs w:val="0"/>
        </w:rPr>
        <w:t xml:space="preserve">This </w:t>
      </w:r>
      <w:r w:rsidR="0089367D">
        <w:rPr>
          <w:i w:val="0"/>
          <w:iCs w:val="0"/>
        </w:rPr>
        <w:t xml:space="preserve">use case would be </w:t>
      </w:r>
      <w:proofErr w:type="gramStart"/>
      <w:r w:rsidR="0089367D">
        <w:rPr>
          <w:i w:val="0"/>
          <w:iCs w:val="0"/>
        </w:rPr>
        <w:t>similar to</w:t>
      </w:r>
      <w:proofErr w:type="gramEnd"/>
      <w:r w:rsidR="0089367D">
        <w:rPr>
          <w:i w:val="0"/>
          <w:iCs w:val="0"/>
        </w:rPr>
        <w:t xml:space="preserve"> a joint P2+P3 procedure where the best beam at the gNB and the best beam at the UE are simultaneously identified by the ML model from a subset of measurements made on </w:t>
      </w:r>
      <w:r w:rsidR="00B85BAD">
        <w:rPr>
          <w:i w:val="0"/>
          <w:iCs w:val="0"/>
        </w:rPr>
        <w:t xml:space="preserve">select beam pairs. </w:t>
      </w:r>
    </w:p>
    <w:p w14:paraId="305377BE" w14:textId="47161F0E" w:rsidR="00112756" w:rsidRDefault="00551CD6" w:rsidP="00280912">
      <w:pPr>
        <w:pStyle w:val="ListParagraph"/>
        <w:numPr>
          <w:ilvl w:val="0"/>
          <w:numId w:val="14"/>
        </w:numPr>
      </w:pPr>
      <w:r w:rsidRPr="00F01907">
        <w:rPr>
          <w:b/>
          <w:bCs/>
          <w:i w:val="0"/>
          <w:iCs w:val="0"/>
        </w:rPr>
        <w:t>Temporal Domain Beam Management</w:t>
      </w:r>
      <w:r w:rsidR="00322685">
        <w:rPr>
          <w:b/>
          <w:bCs/>
          <w:i w:val="0"/>
          <w:iCs w:val="0"/>
        </w:rPr>
        <w:t xml:space="preserve">: </w:t>
      </w:r>
      <w:r w:rsidR="00322685">
        <w:rPr>
          <w:i w:val="0"/>
          <w:iCs w:val="0"/>
        </w:rPr>
        <w:t xml:space="preserve">This use case </w:t>
      </w:r>
      <w:r w:rsidR="00A65C9C">
        <w:rPr>
          <w:i w:val="0"/>
          <w:iCs w:val="0"/>
        </w:rPr>
        <w:t>predicts the best beam at gNB or UE for the next time instant given beam</w:t>
      </w:r>
      <w:r w:rsidR="0025074F">
        <w:rPr>
          <w:i w:val="0"/>
          <w:iCs w:val="0"/>
        </w:rPr>
        <w:t xml:space="preserve">s from a window of preceding time instants. Time series data can be collected </w:t>
      </w:r>
      <w:r w:rsidR="00C85A6A">
        <w:rPr>
          <w:i w:val="0"/>
          <w:iCs w:val="0"/>
        </w:rPr>
        <w:t xml:space="preserve">from UEs moving across an environment and </w:t>
      </w:r>
      <w:r w:rsidR="00D679ED">
        <w:rPr>
          <w:i w:val="0"/>
          <w:iCs w:val="0"/>
        </w:rPr>
        <w:t xml:space="preserve">LSTM based models can be used to predict the best beam. </w:t>
      </w:r>
      <w:r w:rsidR="00852532">
        <w:rPr>
          <w:i w:val="0"/>
          <w:iCs w:val="0"/>
        </w:rPr>
        <w:t>Note that this use case does not assume trajectory prediction of the UE. The tra</w:t>
      </w:r>
      <w:r w:rsidR="000A68A8">
        <w:rPr>
          <w:i w:val="0"/>
          <w:iCs w:val="0"/>
        </w:rPr>
        <w:t xml:space="preserve">jectory is part of the dataset generation </w:t>
      </w:r>
      <w:r w:rsidR="00430763">
        <w:rPr>
          <w:i w:val="0"/>
          <w:iCs w:val="0"/>
        </w:rPr>
        <w:t>process,</w:t>
      </w:r>
      <w:r w:rsidR="000A68A8">
        <w:rPr>
          <w:i w:val="0"/>
          <w:iCs w:val="0"/>
        </w:rPr>
        <w:t xml:space="preserve"> and the ML model </w:t>
      </w:r>
      <w:r w:rsidR="00430763">
        <w:rPr>
          <w:i w:val="0"/>
          <w:iCs w:val="0"/>
        </w:rPr>
        <w:t xml:space="preserve">is tasked with predicting the time-series of best beam indices conditioned on the past beam indices. </w:t>
      </w:r>
    </w:p>
    <w:p w14:paraId="05B1F974" w14:textId="24D4C840" w:rsidR="00A87BDA" w:rsidRDefault="00A87BDA" w:rsidP="001218F8"/>
    <w:p w14:paraId="070ADE6A" w14:textId="1327E236" w:rsidR="000127BC" w:rsidRPr="000127BC" w:rsidRDefault="0043337B" w:rsidP="000127BC">
      <w:pPr>
        <w:pStyle w:val="ListParagraph"/>
        <w:numPr>
          <w:ilvl w:val="0"/>
          <w:numId w:val="15"/>
        </w:numPr>
        <w:rPr>
          <w:b/>
          <w:bCs/>
        </w:rPr>
      </w:pPr>
      <w:r w:rsidRPr="000127BC">
        <w:rPr>
          <w:b/>
          <w:bCs/>
        </w:rPr>
        <w:t xml:space="preserve">For AI/ML assisted beam management use-case, consider </w:t>
      </w:r>
      <w:r w:rsidR="00694EAA" w:rsidRPr="000127BC">
        <w:rPr>
          <w:b/>
          <w:bCs/>
        </w:rPr>
        <w:t xml:space="preserve">both spatial and temporal domain beam prediction sub-use cases within the purview of an offline learning </w:t>
      </w:r>
      <w:r w:rsidR="000127BC" w:rsidRPr="000127BC">
        <w:rPr>
          <w:b/>
          <w:bCs/>
        </w:rPr>
        <w:t xml:space="preserve">framework. </w:t>
      </w:r>
    </w:p>
    <w:p w14:paraId="7C1DE670" w14:textId="77777777" w:rsidR="000127BC" w:rsidRDefault="000127BC" w:rsidP="000127BC"/>
    <w:p w14:paraId="1A8EF260" w14:textId="0E29A27A" w:rsidR="006F7276" w:rsidRDefault="006F7276" w:rsidP="001218F8">
      <w:r>
        <w:t xml:space="preserve">Although more sophisticated online training methods including reinforcement learning </w:t>
      </w:r>
      <w:r w:rsidR="00A41420">
        <w:t>exist in literature, the current study item should first concentrate on the offline training methodology with bigger emphasis on realistic evaluation assumptions and use-cases</w:t>
      </w:r>
      <w:r w:rsidR="002638B3">
        <w:t xml:space="preserve"> as highlighted in this section</w:t>
      </w:r>
      <w:r w:rsidR="00A41420">
        <w:t xml:space="preserve">. </w:t>
      </w:r>
      <w:r w:rsidR="00894F38">
        <w:t xml:space="preserve">Online models, if required, can be studied in future. </w:t>
      </w:r>
    </w:p>
    <w:p w14:paraId="46C1E8B4" w14:textId="64889EBD" w:rsidR="00B62750" w:rsidRPr="006C7520" w:rsidRDefault="00B62750" w:rsidP="006C7520">
      <w:pPr>
        <w:rPr>
          <w:rFonts w:ascii="Arial" w:hAnsi="Arial" w:cs="Arial"/>
          <w:sz w:val="22"/>
          <w:szCs w:val="22"/>
          <w:lang w:val="en-US"/>
        </w:rPr>
      </w:pPr>
      <w:r w:rsidRPr="006C7520">
        <w:rPr>
          <w:rFonts w:ascii="Arial" w:hAnsi="Arial" w:cs="Arial"/>
          <w:sz w:val="22"/>
          <w:szCs w:val="22"/>
          <w:lang w:val="en-US"/>
        </w:rPr>
        <w:t>Baseline Schemes for Performance Comparison</w:t>
      </w:r>
    </w:p>
    <w:p w14:paraId="46220AF8" w14:textId="08747C4B" w:rsidR="00EB080B" w:rsidRPr="00F61110" w:rsidRDefault="00AB2323" w:rsidP="00F61110">
      <w:pPr>
        <w:spacing w:before="240"/>
      </w:pPr>
      <w:r>
        <w:t xml:space="preserve">For both sub-use cases, the baseline schemes should be based on exhaustive beam search and hierarchical beam search. While exhaustive beam search would provide the best performance, the goal of AI/ML based models could be to reduce the complexity of the prediction while providing performance identical to or close to </w:t>
      </w:r>
      <w:r w:rsidR="00581E71">
        <w:t xml:space="preserve">exhaustive search. The complexity gains could be in the form or lesser number of measurements performed for the beam prediction </w:t>
      </w:r>
      <w:r w:rsidR="00291832">
        <w:t>leading to significant gains in latency. When considering hierarchical beam search procedures, the goal of the AI/ML</w:t>
      </w:r>
      <w:r w:rsidR="00F10738">
        <w:t xml:space="preserve"> algorithms should be </w:t>
      </w:r>
      <w:r w:rsidR="00782786">
        <w:t xml:space="preserve">to provide better performance i.e., more optimal beam selection </w:t>
      </w:r>
      <w:r w:rsidR="00EA5CB0">
        <w:t xml:space="preserve">with similar or lesser complexity in terms of the number of measurements and reporting. </w:t>
      </w:r>
      <w:r w:rsidR="00F957E2">
        <w:rPr>
          <w:lang w:val="en-US"/>
        </w:rPr>
        <w:t xml:space="preserve"> </w:t>
      </w:r>
      <w:r w:rsidR="00E10E14">
        <w:rPr>
          <w:lang w:val="en-US"/>
        </w:rPr>
        <w:t xml:space="preserve"> </w:t>
      </w:r>
    </w:p>
    <w:p w14:paraId="5926301F" w14:textId="628702D6" w:rsidR="00EB080B" w:rsidRDefault="00842CC1" w:rsidP="00EB080B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Specification Impact of</w:t>
      </w:r>
      <w:r w:rsidR="00EB080B">
        <w:rPr>
          <w:rFonts w:cs="Arial"/>
          <w:sz w:val="32"/>
          <w:szCs w:val="18"/>
          <w:lang w:val="en-US"/>
        </w:rPr>
        <w:t xml:space="preserve"> Beam Management</w:t>
      </w:r>
      <w:r w:rsidR="005B4345">
        <w:rPr>
          <w:rFonts w:cs="Arial"/>
          <w:sz w:val="32"/>
          <w:szCs w:val="18"/>
          <w:lang w:val="en-US"/>
        </w:rPr>
        <w:t xml:space="preserve"> Use Cases</w:t>
      </w:r>
    </w:p>
    <w:p w14:paraId="241A5CD8" w14:textId="78CCC163" w:rsidR="00885760" w:rsidRDefault="002C573F" w:rsidP="002C573F">
      <w:pPr>
        <w:spacing w:before="240"/>
        <w:rPr>
          <w:lang w:eastAsia="zh-CN"/>
        </w:rPr>
      </w:pPr>
      <w:r>
        <w:rPr>
          <w:lang w:eastAsia="zh-CN"/>
        </w:rPr>
        <w:t xml:space="preserve">AI/ML model implementation in most cases </w:t>
      </w:r>
      <w:r w:rsidR="00782AF0">
        <w:rPr>
          <w:lang w:eastAsia="zh-CN"/>
        </w:rPr>
        <w:t xml:space="preserve">may be dependent on implementation and specific models will be difficult to specify. However, from a standards perspective, the </w:t>
      </w:r>
      <w:r w:rsidR="009D6877">
        <w:rPr>
          <w:lang w:eastAsia="zh-CN"/>
        </w:rPr>
        <w:t>functionalities required to enable AI/ML models</w:t>
      </w:r>
      <w:r w:rsidR="00F1628B">
        <w:rPr>
          <w:lang w:eastAsia="zh-CN"/>
        </w:rPr>
        <w:t>,</w:t>
      </w:r>
      <w:r w:rsidR="009D6877">
        <w:rPr>
          <w:lang w:eastAsia="zh-CN"/>
        </w:rPr>
        <w:t xml:space="preserve"> irrespective of implementation details to be integrated into </w:t>
      </w:r>
      <w:r w:rsidR="00F1628B">
        <w:rPr>
          <w:lang w:eastAsia="zh-CN"/>
        </w:rPr>
        <w:t xml:space="preserve">5G-NR networks should be studied. </w:t>
      </w:r>
      <w:r w:rsidR="000815DE">
        <w:rPr>
          <w:lang w:eastAsia="zh-CN"/>
        </w:rPr>
        <w:t xml:space="preserve">Current networks offer a myriad of beam measurement and reporting functionalities which may be further augmented to </w:t>
      </w:r>
      <w:r w:rsidR="00885760">
        <w:rPr>
          <w:lang w:eastAsia="zh-CN"/>
        </w:rPr>
        <w:t>enable AI/ML use cases.</w:t>
      </w:r>
    </w:p>
    <w:p w14:paraId="3E16FE1E" w14:textId="131FAA48" w:rsidR="003A629E" w:rsidRDefault="00DD3221" w:rsidP="003614B8">
      <w:pPr>
        <w:spacing w:before="240"/>
        <w:rPr>
          <w:lang w:eastAsia="zh-CN"/>
        </w:rPr>
      </w:pPr>
      <w:r>
        <w:rPr>
          <w:lang w:eastAsia="zh-CN"/>
        </w:rPr>
        <w:t>Spatial domain beam prediction can be applie</w:t>
      </w:r>
      <w:r w:rsidR="00EA1862">
        <w:rPr>
          <w:lang w:eastAsia="zh-CN"/>
        </w:rPr>
        <w:t>d</w:t>
      </w:r>
      <w:r>
        <w:rPr>
          <w:lang w:eastAsia="zh-CN"/>
        </w:rPr>
        <w:t xml:space="preserve"> towards initial beam acquisition using SSB beams or </w:t>
      </w:r>
      <w:r w:rsidR="00EA1862">
        <w:rPr>
          <w:lang w:eastAsia="zh-CN"/>
        </w:rPr>
        <w:t>beam tracking using narrower CSI-RS beams</w:t>
      </w:r>
      <w:r w:rsidR="003614B8">
        <w:rPr>
          <w:lang w:eastAsia="zh-CN"/>
        </w:rPr>
        <w:t xml:space="preserve"> </w:t>
      </w:r>
      <w:r w:rsidR="003614B8" w:rsidRPr="003614B8">
        <w:rPr>
          <w:lang w:eastAsia="zh-CN"/>
        </w:rPr>
        <w:t>in conjunction with current beam reporting framework for faster</w:t>
      </w:r>
      <w:r w:rsidR="003614B8">
        <w:rPr>
          <w:lang w:eastAsia="zh-CN"/>
        </w:rPr>
        <w:t xml:space="preserve"> and more accurate beam selection</w:t>
      </w:r>
      <w:r w:rsidR="0061054E">
        <w:rPr>
          <w:lang w:eastAsia="zh-CN"/>
        </w:rPr>
        <w:t xml:space="preserve">. The ML model </w:t>
      </w:r>
      <w:r w:rsidR="003614B8" w:rsidRPr="003614B8">
        <w:rPr>
          <w:lang w:eastAsia="zh-CN"/>
        </w:rPr>
        <w:t>may reside either at UE or gN</w:t>
      </w:r>
      <w:r w:rsidR="0061054E">
        <w:rPr>
          <w:lang w:eastAsia="zh-CN"/>
        </w:rPr>
        <w:t xml:space="preserve">B and the major </w:t>
      </w:r>
      <w:r w:rsidR="003614B8" w:rsidRPr="003614B8">
        <w:rPr>
          <w:lang w:eastAsia="zh-CN"/>
        </w:rPr>
        <w:t>specification impact will be triggering of beam measurement reports and reference signal transmissions</w:t>
      </w:r>
      <w:r w:rsidR="003A629E">
        <w:rPr>
          <w:lang w:eastAsia="zh-CN"/>
        </w:rPr>
        <w:t xml:space="preserve">. </w:t>
      </w:r>
    </w:p>
    <w:p w14:paraId="40D4366B" w14:textId="7A24A56E" w:rsidR="003A629E" w:rsidRDefault="003A629E" w:rsidP="003A629E">
      <w:pPr>
        <w:pStyle w:val="ListParagraph"/>
        <w:numPr>
          <w:ilvl w:val="0"/>
          <w:numId w:val="16"/>
        </w:numPr>
        <w:spacing w:before="240"/>
        <w:rPr>
          <w:b/>
          <w:bCs/>
          <w:lang w:eastAsia="zh-CN"/>
        </w:rPr>
      </w:pPr>
      <w:r w:rsidRPr="003A629E">
        <w:rPr>
          <w:b/>
          <w:bCs/>
          <w:lang w:eastAsia="zh-CN"/>
        </w:rPr>
        <w:t xml:space="preserve">The ML model </w:t>
      </w:r>
      <w:r w:rsidRPr="003614B8">
        <w:rPr>
          <w:b/>
          <w:bCs/>
          <w:lang w:eastAsia="zh-CN"/>
        </w:rPr>
        <w:t>may reside either at UE or gN</w:t>
      </w:r>
      <w:r w:rsidRPr="003A629E">
        <w:rPr>
          <w:b/>
          <w:bCs/>
          <w:lang w:eastAsia="zh-CN"/>
        </w:rPr>
        <w:t>B</w:t>
      </w:r>
    </w:p>
    <w:p w14:paraId="6AEB6F42" w14:textId="4E35E7A1" w:rsidR="003A629E" w:rsidRPr="003A629E" w:rsidRDefault="003A629E" w:rsidP="003A629E">
      <w:pPr>
        <w:pStyle w:val="ListParagraph"/>
        <w:numPr>
          <w:ilvl w:val="0"/>
          <w:numId w:val="16"/>
        </w:numPr>
        <w:spacing w:before="240"/>
        <w:rPr>
          <w:b/>
          <w:bCs/>
          <w:lang w:eastAsia="zh-CN"/>
        </w:rPr>
      </w:pPr>
      <w:r>
        <w:rPr>
          <w:b/>
          <w:bCs/>
          <w:lang w:eastAsia="zh-CN"/>
        </w:rPr>
        <w:t>One possible area of specification impact for AI/ML model</w:t>
      </w:r>
      <w:r w:rsidR="002868E3">
        <w:rPr>
          <w:b/>
          <w:bCs/>
          <w:lang w:eastAsia="zh-CN"/>
        </w:rPr>
        <w:t xml:space="preserve"> integration may</w:t>
      </w:r>
      <w:r w:rsidR="002868E3" w:rsidRPr="002868E3">
        <w:rPr>
          <w:b/>
          <w:bCs/>
          <w:lang w:eastAsia="zh-CN"/>
        </w:rPr>
        <w:t xml:space="preserve"> be </w:t>
      </w:r>
      <w:r w:rsidR="002868E3">
        <w:rPr>
          <w:b/>
          <w:bCs/>
          <w:lang w:eastAsia="zh-CN"/>
        </w:rPr>
        <w:t xml:space="preserve">for </w:t>
      </w:r>
      <w:r w:rsidR="002868E3" w:rsidRPr="002868E3">
        <w:rPr>
          <w:b/>
          <w:bCs/>
          <w:lang w:eastAsia="zh-CN"/>
        </w:rPr>
        <w:t>triggering of beam measurement reports and reference signal transmissions</w:t>
      </w:r>
      <w:r w:rsidR="00532DB7">
        <w:rPr>
          <w:b/>
          <w:bCs/>
          <w:lang w:eastAsia="zh-CN"/>
        </w:rPr>
        <w:t xml:space="preserve">, as well new </w:t>
      </w:r>
      <w:r w:rsidR="00C86CD3">
        <w:rPr>
          <w:b/>
          <w:bCs/>
          <w:lang w:eastAsia="zh-CN"/>
        </w:rPr>
        <w:t xml:space="preserve">L1 </w:t>
      </w:r>
      <w:r w:rsidR="00532DB7">
        <w:rPr>
          <w:b/>
          <w:bCs/>
          <w:lang w:eastAsia="zh-CN"/>
        </w:rPr>
        <w:t>reporting formats.</w:t>
      </w:r>
    </w:p>
    <w:p w14:paraId="7C660E7A" w14:textId="39F82E3F" w:rsidR="00A82086" w:rsidRDefault="003A629E" w:rsidP="003614B8">
      <w:pPr>
        <w:spacing w:before="240"/>
        <w:rPr>
          <w:lang w:eastAsia="zh-CN"/>
        </w:rPr>
      </w:pPr>
      <w:r>
        <w:rPr>
          <w:lang w:eastAsia="zh-CN"/>
        </w:rPr>
        <w:t xml:space="preserve">Some examples </w:t>
      </w:r>
      <w:r w:rsidR="00532DB7">
        <w:rPr>
          <w:lang w:eastAsia="zh-CN"/>
        </w:rPr>
        <w:t>for AI/ML model integration into current 5G networks are provided below</w:t>
      </w:r>
    </w:p>
    <w:p w14:paraId="01130AB2" w14:textId="77777777" w:rsidR="00240FA2" w:rsidRDefault="00240FA2" w:rsidP="003614B8">
      <w:pPr>
        <w:spacing w:before="240"/>
        <w:rPr>
          <w:lang w:eastAsia="zh-CN"/>
        </w:rPr>
      </w:pPr>
    </w:p>
    <w:p w14:paraId="5DA204ED" w14:textId="52BEBFC8" w:rsidR="00532DB7" w:rsidRDefault="00532DB7" w:rsidP="00532DB7">
      <w:pPr>
        <w:pStyle w:val="Heading2"/>
        <w:rPr>
          <w:lang w:eastAsia="zh-CN"/>
        </w:rPr>
      </w:pPr>
      <w:r>
        <w:rPr>
          <w:lang w:eastAsia="zh-CN"/>
        </w:rPr>
        <w:lastRenderedPageBreak/>
        <w:t>UE Spatial Domain Beam Prediction</w:t>
      </w:r>
    </w:p>
    <w:p w14:paraId="2CA47460" w14:textId="77777777" w:rsidR="00240FA2" w:rsidRDefault="00240FA2" w:rsidP="00977505">
      <w:pPr>
        <w:rPr>
          <w:lang w:eastAsia="zh-CN"/>
        </w:rPr>
      </w:pPr>
    </w:p>
    <w:p w14:paraId="07FD86E6" w14:textId="77777777" w:rsidR="00C46B02" w:rsidRDefault="007E1C60" w:rsidP="00C46B02">
      <w:pPr>
        <w:keepNext/>
        <w:jc w:val="center"/>
      </w:pPr>
      <w:r w:rsidRPr="007E1C60">
        <w:rPr>
          <w:noProof/>
          <w:lang w:eastAsia="zh-CN"/>
        </w:rPr>
        <w:drawing>
          <wp:inline distT="0" distB="0" distL="0" distR="0" wp14:anchorId="247507E5" wp14:editId="75485BBD">
            <wp:extent cx="2549705" cy="2325391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863BF011-7A9C-46A5-BC5C-9352B1C43E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863BF011-7A9C-46A5-BC5C-9352B1C43E6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5096" cy="2330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A6CD6" w14:textId="30ADE6B4" w:rsidR="00240FA2" w:rsidRDefault="00C46B02" w:rsidP="00C46B02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072C">
        <w:rPr>
          <w:noProof/>
        </w:rPr>
        <w:t>2</w:t>
      </w:r>
      <w:r>
        <w:fldChar w:fldCharType="end"/>
      </w:r>
      <w:r>
        <w:t>: ML Aided Beam Prediction at UE with Model residing at the gNB</w:t>
      </w:r>
    </w:p>
    <w:p w14:paraId="3A4AFDFA" w14:textId="77777777" w:rsidR="00240FA2" w:rsidRDefault="00240FA2" w:rsidP="00977505">
      <w:pPr>
        <w:rPr>
          <w:lang w:eastAsia="zh-CN"/>
        </w:rPr>
      </w:pPr>
    </w:p>
    <w:p w14:paraId="700A8B80" w14:textId="0E1E4508" w:rsidR="00240FA2" w:rsidRDefault="007B4A05" w:rsidP="00977505">
      <w:pPr>
        <w:rPr>
          <w:lang w:eastAsia="zh-CN"/>
        </w:rPr>
      </w:pPr>
      <w:r>
        <w:rPr>
          <w:lang w:eastAsia="zh-CN"/>
        </w:rPr>
        <w:t xml:space="preserve">For this case, the </w:t>
      </w:r>
      <w:r w:rsidR="00977505" w:rsidRPr="00977505">
        <w:rPr>
          <w:lang w:eastAsia="zh-CN"/>
        </w:rPr>
        <w:t xml:space="preserve">ML model </w:t>
      </w:r>
      <w:r>
        <w:rPr>
          <w:lang w:eastAsia="zh-CN"/>
        </w:rPr>
        <w:t xml:space="preserve">may reside </w:t>
      </w:r>
      <w:r w:rsidR="00977505" w:rsidRPr="00977505">
        <w:rPr>
          <w:lang w:eastAsia="zh-CN"/>
        </w:rPr>
        <w:t xml:space="preserve">at </w:t>
      </w:r>
      <w:r>
        <w:rPr>
          <w:lang w:eastAsia="zh-CN"/>
        </w:rPr>
        <w:t xml:space="preserve">the </w:t>
      </w:r>
      <w:r w:rsidR="00977505" w:rsidRPr="00977505">
        <w:rPr>
          <w:lang w:eastAsia="zh-CN"/>
        </w:rPr>
        <w:t>UE</w:t>
      </w:r>
      <w:r>
        <w:rPr>
          <w:lang w:eastAsia="zh-CN"/>
        </w:rPr>
        <w:t xml:space="preserve"> to enable </w:t>
      </w:r>
      <w:r w:rsidR="00977505" w:rsidRPr="00977505">
        <w:rPr>
          <w:lang w:eastAsia="zh-CN"/>
        </w:rPr>
        <w:t>ML Aided UE Rx beam tracking</w:t>
      </w:r>
      <w:r>
        <w:rPr>
          <w:lang w:eastAsia="zh-CN"/>
        </w:rPr>
        <w:t>. It can work as follows:</w:t>
      </w:r>
    </w:p>
    <w:p w14:paraId="4865CDD4" w14:textId="77777777" w:rsidR="00240FA2" w:rsidRPr="00240FA2" w:rsidRDefault="00977505" w:rsidP="00240FA2">
      <w:pPr>
        <w:pStyle w:val="ListParagraph"/>
        <w:numPr>
          <w:ilvl w:val="0"/>
          <w:numId w:val="17"/>
        </w:numPr>
        <w:rPr>
          <w:i w:val="0"/>
          <w:iCs w:val="0"/>
          <w:lang w:eastAsia="zh-CN"/>
        </w:rPr>
      </w:pPr>
      <w:r w:rsidRPr="00240FA2">
        <w:rPr>
          <w:i w:val="0"/>
          <w:iCs w:val="0"/>
          <w:lang w:eastAsia="zh-CN"/>
        </w:rPr>
        <w:t>UE measures Rx beam quality for fixed gNB beam</w:t>
      </w:r>
    </w:p>
    <w:p w14:paraId="35EE5B09" w14:textId="26528FDD" w:rsidR="00977505" w:rsidRPr="00240FA2" w:rsidRDefault="00977505" w:rsidP="00240FA2">
      <w:pPr>
        <w:pStyle w:val="ListParagraph"/>
        <w:numPr>
          <w:ilvl w:val="0"/>
          <w:numId w:val="17"/>
        </w:numPr>
        <w:rPr>
          <w:i w:val="0"/>
          <w:iCs w:val="0"/>
          <w:lang w:eastAsia="zh-CN"/>
        </w:rPr>
      </w:pPr>
      <w:r w:rsidRPr="00240FA2">
        <w:rPr>
          <w:i w:val="0"/>
          <w:iCs w:val="0"/>
          <w:lang w:eastAsia="zh-CN"/>
        </w:rPr>
        <w:t>If Rx beam drops below threshold, UE triggers CSI-RS with repetition from gNB</w:t>
      </w:r>
    </w:p>
    <w:p w14:paraId="14272736" w14:textId="77777777" w:rsidR="00977505" w:rsidRPr="00240FA2" w:rsidRDefault="00977505" w:rsidP="00240FA2">
      <w:pPr>
        <w:pStyle w:val="ListParagraph"/>
        <w:numPr>
          <w:ilvl w:val="0"/>
          <w:numId w:val="17"/>
        </w:numPr>
        <w:rPr>
          <w:i w:val="0"/>
          <w:iCs w:val="0"/>
          <w:lang w:eastAsia="zh-CN"/>
        </w:rPr>
      </w:pPr>
      <w:r w:rsidRPr="00240FA2">
        <w:rPr>
          <w:i w:val="0"/>
          <w:iCs w:val="0"/>
          <w:lang w:eastAsia="zh-CN"/>
        </w:rPr>
        <w:t>gNB transmits CSI-RS with repetition (BM)</w:t>
      </w:r>
    </w:p>
    <w:p w14:paraId="7AD04946" w14:textId="1E4AC6E0" w:rsidR="00532DB7" w:rsidRDefault="00977505" w:rsidP="00240FA2">
      <w:pPr>
        <w:pStyle w:val="ListParagraph"/>
        <w:numPr>
          <w:ilvl w:val="0"/>
          <w:numId w:val="17"/>
        </w:numPr>
        <w:rPr>
          <w:i w:val="0"/>
          <w:iCs w:val="0"/>
          <w:lang w:eastAsia="zh-CN"/>
        </w:rPr>
      </w:pPr>
      <w:r w:rsidRPr="00240FA2">
        <w:rPr>
          <w:i w:val="0"/>
          <w:iCs w:val="0"/>
          <w:lang w:eastAsia="zh-CN"/>
        </w:rPr>
        <w:t>UE can measure subset of Rx beams to find the best Rx beam</w:t>
      </w:r>
    </w:p>
    <w:p w14:paraId="35BC4968" w14:textId="093548AD" w:rsidR="00914D17" w:rsidRDefault="00914D17" w:rsidP="00914D17">
      <w:pPr>
        <w:spacing w:before="240"/>
        <w:rPr>
          <w:lang w:eastAsia="zh-CN"/>
        </w:rPr>
      </w:pPr>
      <w:r>
        <w:rPr>
          <w:lang w:eastAsia="zh-CN"/>
        </w:rPr>
        <w:t>The specification</w:t>
      </w:r>
      <w:r w:rsidR="00BD27AA">
        <w:rPr>
          <w:lang w:eastAsia="zh-CN"/>
        </w:rPr>
        <w:t xml:space="preserve"> impact may </w:t>
      </w:r>
      <w:r w:rsidR="00D14534">
        <w:rPr>
          <w:lang w:eastAsia="zh-CN"/>
        </w:rPr>
        <w:t xml:space="preserve">be from UE triggered CSI-RS transmissions for beam measurements. Initial performance evaluation of such models has been provided </w:t>
      </w:r>
      <w:r w:rsidR="000C689C">
        <w:rPr>
          <w:lang w:eastAsia="zh-CN"/>
        </w:rPr>
        <w:t xml:space="preserve">in </w:t>
      </w:r>
      <w:r w:rsidR="000C689C">
        <w:rPr>
          <w:lang w:eastAsia="zh-CN"/>
        </w:rPr>
        <w:fldChar w:fldCharType="begin"/>
      </w:r>
      <w:r w:rsidR="000C689C">
        <w:rPr>
          <w:lang w:eastAsia="zh-CN"/>
        </w:rPr>
        <w:instrText xml:space="preserve"> REF _Ref102038310 \r \h </w:instrText>
      </w:r>
      <w:r w:rsidR="000C689C">
        <w:rPr>
          <w:lang w:eastAsia="zh-CN"/>
        </w:rPr>
      </w:r>
      <w:r w:rsidR="000C689C">
        <w:rPr>
          <w:lang w:eastAsia="zh-CN"/>
        </w:rPr>
        <w:fldChar w:fldCharType="separate"/>
      </w:r>
      <w:r w:rsidR="00142FBD">
        <w:rPr>
          <w:lang w:eastAsia="zh-CN"/>
        </w:rPr>
        <w:t>[2]</w:t>
      </w:r>
      <w:r w:rsidR="000C689C">
        <w:rPr>
          <w:lang w:eastAsia="zh-CN"/>
        </w:rPr>
        <w:fldChar w:fldCharType="end"/>
      </w:r>
      <w:r w:rsidR="000C689C">
        <w:rPr>
          <w:lang w:eastAsia="zh-CN"/>
        </w:rPr>
        <w:t>.</w:t>
      </w:r>
      <w:r w:rsidR="00D14534">
        <w:rPr>
          <w:lang w:eastAsia="zh-CN"/>
        </w:rPr>
        <w:t xml:space="preserve"> </w:t>
      </w:r>
    </w:p>
    <w:p w14:paraId="46F51690" w14:textId="0A0472A3" w:rsidR="00532DB7" w:rsidRDefault="00532DB7" w:rsidP="00532DB7">
      <w:pPr>
        <w:pStyle w:val="Heading2"/>
        <w:rPr>
          <w:lang w:eastAsia="zh-CN"/>
        </w:rPr>
      </w:pPr>
      <w:r>
        <w:rPr>
          <w:lang w:eastAsia="zh-CN"/>
        </w:rPr>
        <w:t>gNB Spatial Domain Beam Prediction</w:t>
      </w:r>
    </w:p>
    <w:p w14:paraId="2B9C44A5" w14:textId="77777777" w:rsidR="006B5C2B" w:rsidRDefault="006B5C2B" w:rsidP="006B5C2B">
      <w:pPr>
        <w:keepNext/>
        <w:jc w:val="center"/>
      </w:pPr>
      <w:r w:rsidRPr="006B5C2B">
        <w:rPr>
          <w:noProof/>
          <w:lang w:eastAsia="zh-CN"/>
        </w:rPr>
        <w:drawing>
          <wp:inline distT="0" distB="0" distL="0" distR="0" wp14:anchorId="16D3DB73" wp14:editId="33998A51">
            <wp:extent cx="2345871" cy="2171327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4B33D85-AFDA-4CB6-B911-367E99279B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4B33D85-AFDA-4CB6-B911-367E99279B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50844" cy="217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E9AF3" w14:textId="7F4D2636" w:rsidR="00595C3A" w:rsidRDefault="006B5C2B" w:rsidP="006B5C2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072C">
        <w:rPr>
          <w:noProof/>
        </w:rPr>
        <w:t>3</w:t>
      </w:r>
      <w:r>
        <w:fldChar w:fldCharType="end"/>
      </w:r>
      <w:r>
        <w:t xml:space="preserve">: </w:t>
      </w:r>
      <w:r w:rsidRPr="00D02C10">
        <w:t xml:space="preserve">ML Aided Beam Prediction at </w:t>
      </w:r>
      <w:r>
        <w:t xml:space="preserve">gNB </w:t>
      </w:r>
      <w:r w:rsidRPr="00D02C10">
        <w:t>with Model residing at the gNB</w:t>
      </w:r>
    </w:p>
    <w:p w14:paraId="314389D9" w14:textId="2BE58D18" w:rsidR="00DB247F" w:rsidRPr="00DB247F" w:rsidRDefault="00DB247F" w:rsidP="00DB247F">
      <w:pPr>
        <w:rPr>
          <w:lang w:eastAsia="zh-CN"/>
        </w:rPr>
      </w:pPr>
      <w:r>
        <w:rPr>
          <w:lang w:eastAsia="zh-CN"/>
        </w:rPr>
        <w:t xml:space="preserve">For this use-case, the </w:t>
      </w:r>
      <w:r w:rsidRPr="00DB247F">
        <w:rPr>
          <w:lang w:eastAsia="zh-CN"/>
        </w:rPr>
        <w:t xml:space="preserve">ML model </w:t>
      </w:r>
      <w:r>
        <w:rPr>
          <w:lang w:eastAsia="zh-CN"/>
        </w:rPr>
        <w:t xml:space="preserve">may reside </w:t>
      </w:r>
      <w:r w:rsidRPr="00DB247F">
        <w:rPr>
          <w:lang w:eastAsia="zh-CN"/>
        </w:rPr>
        <w:t xml:space="preserve">at </w:t>
      </w:r>
      <w:r>
        <w:rPr>
          <w:lang w:eastAsia="zh-CN"/>
        </w:rPr>
        <w:t>the n</w:t>
      </w:r>
      <w:r w:rsidRPr="00DB247F">
        <w:rPr>
          <w:lang w:eastAsia="zh-CN"/>
        </w:rPr>
        <w:t xml:space="preserve">etwork </w:t>
      </w:r>
      <w:r w:rsidR="006E5760">
        <w:rPr>
          <w:lang w:eastAsia="zh-CN"/>
        </w:rPr>
        <w:t xml:space="preserve">to enable UE and ML-aided gNB beam tracking using DL </w:t>
      </w:r>
      <w:r w:rsidR="00EA23B8">
        <w:rPr>
          <w:lang w:eastAsia="zh-CN"/>
        </w:rPr>
        <w:t>measurements</w:t>
      </w:r>
      <w:r w:rsidR="006E5760">
        <w:rPr>
          <w:lang w:eastAsia="zh-CN"/>
        </w:rPr>
        <w:t xml:space="preserve">. The process can function as follows: </w:t>
      </w:r>
    </w:p>
    <w:p w14:paraId="752F0CC5" w14:textId="77777777" w:rsidR="00DB247F" w:rsidRPr="006E5760" w:rsidRDefault="00DB247F" w:rsidP="006E5760">
      <w:pPr>
        <w:pStyle w:val="ListParagraph"/>
        <w:numPr>
          <w:ilvl w:val="0"/>
          <w:numId w:val="18"/>
        </w:numPr>
        <w:rPr>
          <w:i w:val="0"/>
          <w:iCs w:val="0"/>
          <w:lang w:eastAsia="zh-CN"/>
        </w:rPr>
      </w:pPr>
      <w:r w:rsidRPr="006E5760">
        <w:rPr>
          <w:i w:val="0"/>
          <w:iCs w:val="0"/>
          <w:lang w:eastAsia="zh-CN"/>
        </w:rPr>
        <w:t>gNB triggers CSI-RS for CSI based on periodic/aperiodic beam report from UE if Tx beam drops below threshold</w:t>
      </w:r>
    </w:p>
    <w:p w14:paraId="2909D1F6" w14:textId="77777777" w:rsidR="00DB247F" w:rsidRPr="006E5760" w:rsidRDefault="00DB247F" w:rsidP="006E5760">
      <w:pPr>
        <w:pStyle w:val="ListParagraph"/>
        <w:numPr>
          <w:ilvl w:val="0"/>
          <w:numId w:val="18"/>
        </w:numPr>
        <w:rPr>
          <w:i w:val="0"/>
          <w:iCs w:val="0"/>
          <w:lang w:eastAsia="zh-CN"/>
        </w:rPr>
      </w:pPr>
      <w:r w:rsidRPr="006E5760">
        <w:rPr>
          <w:i w:val="0"/>
          <w:iCs w:val="0"/>
          <w:lang w:eastAsia="zh-CN"/>
        </w:rPr>
        <w:lastRenderedPageBreak/>
        <w:t>gNB transmits M CSI-RS where M&lt;&lt; total number of CSI-RS beams</w:t>
      </w:r>
    </w:p>
    <w:p w14:paraId="78C88F86" w14:textId="77777777" w:rsidR="00DB247F" w:rsidRPr="006E5760" w:rsidRDefault="00DB247F" w:rsidP="006E5760">
      <w:pPr>
        <w:pStyle w:val="ListParagraph"/>
        <w:numPr>
          <w:ilvl w:val="0"/>
          <w:numId w:val="18"/>
        </w:numPr>
        <w:rPr>
          <w:i w:val="0"/>
          <w:iCs w:val="0"/>
          <w:lang w:eastAsia="zh-CN"/>
        </w:rPr>
      </w:pPr>
      <w:r w:rsidRPr="006E5760">
        <w:rPr>
          <w:i w:val="0"/>
          <w:iCs w:val="0"/>
          <w:lang w:eastAsia="zh-CN"/>
        </w:rPr>
        <w:t>UE measures L1-RSRP and reports to gNB</w:t>
      </w:r>
    </w:p>
    <w:p w14:paraId="4136FA9F" w14:textId="77777777" w:rsidR="00DB247F" w:rsidRPr="006E5760" w:rsidRDefault="00DB247F" w:rsidP="006E5760">
      <w:pPr>
        <w:pStyle w:val="ListParagraph"/>
        <w:numPr>
          <w:ilvl w:val="0"/>
          <w:numId w:val="18"/>
        </w:numPr>
        <w:rPr>
          <w:i w:val="0"/>
          <w:iCs w:val="0"/>
          <w:lang w:eastAsia="zh-CN"/>
        </w:rPr>
      </w:pPr>
      <w:r w:rsidRPr="006E5760">
        <w:rPr>
          <w:i w:val="0"/>
          <w:iCs w:val="0"/>
          <w:lang w:eastAsia="zh-CN"/>
        </w:rPr>
        <w:t>gNB can use of M measurement to predict best Tx (Rx) beam</w:t>
      </w:r>
    </w:p>
    <w:p w14:paraId="63508141" w14:textId="0C4B9529" w:rsidR="00DB247F" w:rsidRPr="00DB247F" w:rsidRDefault="00A171CB" w:rsidP="00A0029A">
      <w:pPr>
        <w:spacing w:before="240"/>
        <w:rPr>
          <w:lang w:eastAsia="zh-CN"/>
        </w:rPr>
      </w:pPr>
      <w:r>
        <w:rPr>
          <w:lang w:eastAsia="zh-CN"/>
        </w:rPr>
        <w:t xml:space="preserve">In this case, the </w:t>
      </w:r>
      <w:r w:rsidR="00DB247F" w:rsidRPr="00DB247F">
        <w:rPr>
          <w:lang w:eastAsia="zh-CN"/>
        </w:rPr>
        <w:t>UE does not need to know which CSI-RS</w:t>
      </w:r>
      <w:r>
        <w:rPr>
          <w:lang w:eastAsia="zh-CN"/>
        </w:rPr>
        <w:t xml:space="preserve"> beams</w:t>
      </w:r>
      <w:r w:rsidR="00DB247F" w:rsidRPr="00DB247F">
        <w:rPr>
          <w:lang w:eastAsia="zh-CN"/>
        </w:rPr>
        <w:t xml:space="preserve"> are transmitted i.e., gNB can sample spatial domain</w:t>
      </w:r>
      <w:r>
        <w:rPr>
          <w:lang w:eastAsia="zh-CN"/>
        </w:rPr>
        <w:t xml:space="preserve"> based on its own implementation</w:t>
      </w:r>
      <w:r w:rsidR="00094896">
        <w:rPr>
          <w:lang w:eastAsia="zh-CN"/>
        </w:rPr>
        <w:t>. The scheme relies on</w:t>
      </w:r>
      <w:r w:rsidR="00DB247F" w:rsidRPr="00DB247F">
        <w:rPr>
          <w:lang w:eastAsia="zh-CN"/>
        </w:rPr>
        <w:t xml:space="preserve"> </w:t>
      </w:r>
      <w:r w:rsidR="00094896">
        <w:rPr>
          <w:lang w:eastAsia="zh-CN"/>
        </w:rPr>
        <w:t xml:space="preserve">the L1 </w:t>
      </w:r>
      <w:r w:rsidR="00DB247F" w:rsidRPr="00DB247F">
        <w:rPr>
          <w:lang w:eastAsia="zh-CN"/>
        </w:rPr>
        <w:t>beam report</w:t>
      </w:r>
      <w:r w:rsidR="00094896">
        <w:rPr>
          <w:lang w:eastAsia="zh-CN"/>
        </w:rPr>
        <w:t xml:space="preserve"> from the UE</w:t>
      </w:r>
      <w:r w:rsidR="00DB247F" w:rsidRPr="00DB247F">
        <w:rPr>
          <w:lang w:eastAsia="zh-CN"/>
        </w:rPr>
        <w:t xml:space="preserve"> for </w:t>
      </w:r>
      <w:r w:rsidR="00094896">
        <w:rPr>
          <w:lang w:eastAsia="zh-CN"/>
        </w:rPr>
        <w:t xml:space="preserve">best beam </w:t>
      </w:r>
      <w:r w:rsidR="00DB247F" w:rsidRPr="00DB247F">
        <w:rPr>
          <w:lang w:eastAsia="zh-CN"/>
        </w:rPr>
        <w:t>prediction</w:t>
      </w:r>
      <w:r w:rsidR="00094896">
        <w:rPr>
          <w:lang w:eastAsia="zh-CN"/>
        </w:rPr>
        <w:t xml:space="preserve"> at the gNB</w:t>
      </w:r>
      <w:r w:rsidR="00A0029A">
        <w:rPr>
          <w:lang w:eastAsia="zh-CN"/>
        </w:rPr>
        <w:t xml:space="preserve">. </w:t>
      </w:r>
      <w:r w:rsidR="00DB247F" w:rsidRPr="00DB247F">
        <w:rPr>
          <w:lang w:eastAsia="zh-CN"/>
        </w:rPr>
        <w:t xml:space="preserve">Potential gain </w:t>
      </w:r>
      <w:r w:rsidR="00A0029A">
        <w:rPr>
          <w:lang w:eastAsia="zh-CN"/>
        </w:rPr>
        <w:t xml:space="preserve">is </w:t>
      </w:r>
      <w:r w:rsidR="00DB247F" w:rsidRPr="00DB247F">
        <w:rPr>
          <w:lang w:eastAsia="zh-CN"/>
        </w:rPr>
        <w:t>from reduced CSI-RS transmissions for measurement</w:t>
      </w:r>
      <w:r w:rsidR="00A0029A">
        <w:rPr>
          <w:lang w:eastAsia="zh-CN"/>
        </w:rPr>
        <w:t xml:space="preserve">. </w:t>
      </w:r>
    </w:p>
    <w:p w14:paraId="54201A0A" w14:textId="149AA324" w:rsidR="00532DB7" w:rsidRDefault="00532DB7" w:rsidP="00532DB7">
      <w:pPr>
        <w:pStyle w:val="Heading2"/>
        <w:rPr>
          <w:lang w:eastAsia="zh-CN"/>
        </w:rPr>
      </w:pPr>
      <w:r>
        <w:rPr>
          <w:lang w:eastAsia="zh-CN"/>
        </w:rPr>
        <w:t>Joint Beam Pair Link Prediction</w:t>
      </w:r>
    </w:p>
    <w:p w14:paraId="19CF248F" w14:textId="77777777" w:rsidR="00EB072C" w:rsidRDefault="00EB072C" w:rsidP="00EB072C">
      <w:pPr>
        <w:keepNext/>
        <w:jc w:val="center"/>
      </w:pPr>
      <w:r w:rsidRPr="00EB072C">
        <w:rPr>
          <w:noProof/>
          <w:lang w:eastAsia="zh-CN"/>
        </w:rPr>
        <w:drawing>
          <wp:inline distT="0" distB="0" distL="0" distR="0" wp14:anchorId="4B00C081" wp14:editId="513D5F54">
            <wp:extent cx="2677886" cy="2476415"/>
            <wp:effectExtent l="0" t="0" r="0" b="0"/>
            <wp:docPr id="6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D8272C6E-5EF2-40CB-9F98-933034D328A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D8272C6E-5EF2-40CB-9F98-933034D328A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0367" cy="24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14EA9" w14:textId="2F9E90E5" w:rsidR="008F1E28" w:rsidRDefault="00EB072C" w:rsidP="00EB072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0800B9">
        <w:t xml:space="preserve">ML Aided </w:t>
      </w:r>
      <w:r>
        <w:t xml:space="preserve">Joint </w:t>
      </w:r>
      <w:r w:rsidRPr="000800B9">
        <w:t>Beam</w:t>
      </w:r>
      <w:r>
        <w:t>-Pair Link</w:t>
      </w:r>
      <w:r w:rsidRPr="000800B9">
        <w:t xml:space="preserve"> Prediction with Model residing at the gNB</w:t>
      </w:r>
    </w:p>
    <w:p w14:paraId="71297914" w14:textId="714199B0" w:rsidR="00DC4E61" w:rsidRDefault="00DC4E61" w:rsidP="00DC4E61">
      <w:pPr>
        <w:rPr>
          <w:lang w:eastAsia="zh-CN"/>
        </w:rPr>
      </w:pPr>
      <w:r>
        <w:rPr>
          <w:lang w:eastAsia="zh-CN"/>
        </w:rPr>
        <w:t xml:space="preserve">This use case is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joint P2+P</w:t>
      </w:r>
      <w:r w:rsidR="0020256F">
        <w:rPr>
          <w:lang w:eastAsia="zh-CN"/>
        </w:rPr>
        <w:t>3 procedure and can work with either DL or UL measurements as shown in the figure. The following setups can be con</w:t>
      </w:r>
      <w:r w:rsidR="00524837">
        <w:rPr>
          <w:lang w:eastAsia="zh-CN"/>
        </w:rPr>
        <w:t>sidered with the assumption that the AI/ML model resides at the gNB:</w:t>
      </w:r>
    </w:p>
    <w:p w14:paraId="1CCB0AB1" w14:textId="77777777" w:rsidR="001B338B" w:rsidRPr="001B338B" w:rsidRDefault="001B338B" w:rsidP="001B338B">
      <w:pPr>
        <w:numPr>
          <w:ilvl w:val="0"/>
          <w:numId w:val="19"/>
        </w:numPr>
        <w:overflowPunct/>
        <w:autoSpaceDE/>
        <w:autoSpaceDN/>
        <w:adjustRightInd/>
        <w:spacing w:after="0" w:line="216" w:lineRule="auto"/>
        <w:ind w:left="108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>Setup 1 – DL measurement and reporting</w:t>
      </w:r>
    </w:p>
    <w:p w14:paraId="3465DEA0" w14:textId="3EAB02BE" w:rsidR="001B338B" w:rsidRPr="001B338B" w:rsidRDefault="001B338B" w:rsidP="001B338B">
      <w:pPr>
        <w:numPr>
          <w:ilvl w:val="1"/>
          <w:numId w:val="19"/>
        </w:numPr>
        <w:overflowPunct/>
        <w:autoSpaceDE/>
        <w:autoSpaceDN/>
        <w:adjustRightInd/>
        <w:spacing w:after="0" w:line="216" w:lineRule="auto"/>
        <w:ind w:left="252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>CSI</w:t>
      </w:r>
      <w:r>
        <w:rPr>
          <w:rFonts w:eastAsia="Helvetica Neue"/>
          <w:color w:val="000000" w:themeColor="text1"/>
          <w:kern w:val="24"/>
          <w:lang w:val="en-US"/>
        </w:rPr>
        <w:t>-</w:t>
      </w:r>
      <w:r w:rsidRPr="001B338B">
        <w:rPr>
          <w:rFonts w:eastAsia="Helvetica Neue"/>
          <w:color w:val="000000" w:themeColor="text1"/>
          <w:kern w:val="24"/>
          <w:lang w:val="en-US"/>
        </w:rPr>
        <w:t>RS transmission from gNB on subset of beams</w:t>
      </w:r>
    </w:p>
    <w:p w14:paraId="431A6E0D" w14:textId="476E34D5" w:rsidR="001B338B" w:rsidRPr="001B338B" w:rsidRDefault="001B338B" w:rsidP="001B338B">
      <w:pPr>
        <w:numPr>
          <w:ilvl w:val="1"/>
          <w:numId w:val="19"/>
        </w:numPr>
        <w:overflowPunct/>
        <w:autoSpaceDE/>
        <w:autoSpaceDN/>
        <w:adjustRightInd/>
        <w:spacing w:after="0" w:line="216" w:lineRule="auto"/>
        <w:ind w:left="252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 xml:space="preserve">UE measures on sub-set of </w:t>
      </w:r>
      <w:r>
        <w:rPr>
          <w:rFonts w:eastAsia="Helvetica Neue"/>
          <w:color w:val="000000" w:themeColor="text1"/>
          <w:kern w:val="24"/>
          <w:lang w:val="en-US"/>
        </w:rPr>
        <w:t xml:space="preserve">Rx </w:t>
      </w:r>
      <w:r w:rsidRPr="001B338B">
        <w:rPr>
          <w:rFonts w:eastAsia="Helvetica Neue"/>
          <w:color w:val="000000" w:themeColor="text1"/>
          <w:kern w:val="24"/>
          <w:lang w:val="en-US"/>
        </w:rPr>
        <w:t>beams and reports</w:t>
      </w:r>
      <w:r>
        <w:rPr>
          <w:rFonts w:eastAsia="Helvetica Neue"/>
          <w:color w:val="000000" w:themeColor="text1"/>
          <w:kern w:val="24"/>
          <w:lang w:val="en-US"/>
        </w:rPr>
        <w:t xml:space="preserve"> back to gNB</w:t>
      </w:r>
    </w:p>
    <w:p w14:paraId="67FCBEF7" w14:textId="078F8C7F" w:rsidR="001B338B" w:rsidRPr="001B338B" w:rsidRDefault="001B338B" w:rsidP="001B338B">
      <w:pPr>
        <w:numPr>
          <w:ilvl w:val="1"/>
          <w:numId w:val="19"/>
        </w:numPr>
        <w:overflowPunct/>
        <w:autoSpaceDE/>
        <w:autoSpaceDN/>
        <w:adjustRightInd/>
        <w:spacing w:after="0" w:line="216" w:lineRule="auto"/>
        <w:ind w:left="252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>gNB predicts best beam pair link</w:t>
      </w:r>
      <w:r>
        <w:rPr>
          <w:rFonts w:eastAsia="Helvetica Neue"/>
          <w:color w:val="000000" w:themeColor="text1"/>
          <w:kern w:val="24"/>
          <w:lang w:val="en-US"/>
        </w:rPr>
        <w:t xml:space="preserve"> using AI/ML model</w:t>
      </w:r>
    </w:p>
    <w:p w14:paraId="6636E631" w14:textId="77777777" w:rsidR="001B338B" w:rsidRPr="001B338B" w:rsidRDefault="001B338B" w:rsidP="001B338B">
      <w:pPr>
        <w:numPr>
          <w:ilvl w:val="0"/>
          <w:numId w:val="19"/>
        </w:numPr>
        <w:overflowPunct/>
        <w:autoSpaceDE/>
        <w:autoSpaceDN/>
        <w:adjustRightInd/>
        <w:spacing w:after="0" w:line="216" w:lineRule="auto"/>
        <w:ind w:left="108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>Setup 2 – UL Measurement</w:t>
      </w:r>
    </w:p>
    <w:p w14:paraId="6329C52F" w14:textId="0290EE40" w:rsidR="001B338B" w:rsidRPr="001B338B" w:rsidRDefault="001B338B" w:rsidP="001B338B">
      <w:pPr>
        <w:numPr>
          <w:ilvl w:val="1"/>
          <w:numId w:val="19"/>
        </w:numPr>
        <w:overflowPunct/>
        <w:autoSpaceDE/>
        <w:autoSpaceDN/>
        <w:adjustRightInd/>
        <w:spacing w:after="0" w:line="216" w:lineRule="auto"/>
        <w:ind w:left="252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 xml:space="preserve">SRS transmission using a subset of </w:t>
      </w:r>
      <w:r>
        <w:rPr>
          <w:rFonts w:eastAsia="Helvetica Neue"/>
          <w:color w:val="000000" w:themeColor="text1"/>
          <w:kern w:val="24"/>
          <w:lang w:val="en-US"/>
        </w:rPr>
        <w:t xml:space="preserve">UE </w:t>
      </w:r>
      <w:r w:rsidRPr="001B338B">
        <w:rPr>
          <w:rFonts w:eastAsia="Helvetica Neue"/>
          <w:color w:val="000000" w:themeColor="text1"/>
          <w:kern w:val="24"/>
          <w:lang w:val="en-US"/>
        </w:rPr>
        <w:t>beams</w:t>
      </w:r>
    </w:p>
    <w:p w14:paraId="547E7EAE" w14:textId="01D24070" w:rsidR="001B338B" w:rsidRPr="0021745E" w:rsidRDefault="001B338B" w:rsidP="0021745E">
      <w:pPr>
        <w:numPr>
          <w:ilvl w:val="1"/>
          <w:numId w:val="19"/>
        </w:numPr>
        <w:overflowPunct/>
        <w:autoSpaceDE/>
        <w:autoSpaceDN/>
        <w:adjustRightInd/>
        <w:spacing w:line="216" w:lineRule="auto"/>
        <w:ind w:left="2520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 w:rsidRPr="001B338B">
        <w:rPr>
          <w:rFonts w:eastAsia="Helvetica Neue"/>
          <w:color w:val="000000" w:themeColor="text1"/>
          <w:kern w:val="24"/>
          <w:lang w:val="en-US"/>
        </w:rPr>
        <w:t xml:space="preserve">gNB measures using a sub-set of </w:t>
      </w:r>
      <w:r>
        <w:rPr>
          <w:rFonts w:eastAsia="Helvetica Neue"/>
          <w:color w:val="000000" w:themeColor="text1"/>
          <w:kern w:val="24"/>
          <w:lang w:val="en-US"/>
        </w:rPr>
        <w:t xml:space="preserve">Rx </w:t>
      </w:r>
      <w:r w:rsidRPr="001B338B">
        <w:rPr>
          <w:rFonts w:eastAsia="Helvetica Neue"/>
          <w:color w:val="000000" w:themeColor="text1"/>
          <w:kern w:val="24"/>
          <w:lang w:val="en-US"/>
        </w:rPr>
        <w:t>beams and predicts the best beam pair link</w:t>
      </w:r>
    </w:p>
    <w:p w14:paraId="16BD4A31" w14:textId="77777777" w:rsidR="0021745E" w:rsidRDefault="0021745E" w:rsidP="0021745E">
      <w:pPr>
        <w:overflowPunct/>
        <w:autoSpaceDE/>
        <w:autoSpaceDN/>
        <w:adjustRightInd/>
        <w:spacing w:before="240" w:after="0" w:line="216" w:lineRule="auto"/>
        <w:contextualSpacing/>
        <w:jc w:val="both"/>
        <w:textAlignment w:val="auto"/>
        <w:rPr>
          <w:rFonts w:eastAsia="Helvetica Neue"/>
          <w:color w:val="000000" w:themeColor="text1"/>
          <w:kern w:val="24"/>
          <w:lang w:val="en-US"/>
        </w:rPr>
      </w:pPr>
    </w:p>
    <w:p w14:paraId="79FEC274" w14:textId="51A0FE81" w:rsidR="001B338B" w:rsidRPr="001B338B" w:rsidRDefault="0021745E" w:rsidP="0021745E">
      <w:pPr>
        <w:overflowPunct/>
        <w:autoSpaceDE/>
        <w:autoSpaceDN/>
        <w:adjustRightInd/>
        <w:spacing w:before="240" w:after="0" w:line="216" w:lineRule="auto"/>
        <w:contextualSpacing/>
        <w:jc w:val="both"/>
        <w:textAlignment w:val="auto"/>
        <w:rPr>
          <w:rFonts w:eastAsia="Times New Roman"/>
          <w:color w:val="000000" w:themeColor="text1"/>
          <w:lang w:val="en-US"/>
        </w:rPr>
      </w:pPr>
      <w:r>
        <w:rPr>
          <w:rFonts w:eastAsia="Helvetica Neue"/>
          <w:color w:val="000000" w:themeColor="text1"/>
          <w:kern w:val="24"/>
          <w:lang w:val="en-US"/>
        </w:rPr>
        <w:t>To enable this use case, new L1 reporting formats may need to be specified. For example</w:t>
      </w:r>
      <w:r w:rsidR="003A3E40">
        <w:rPr>
          <w:rFonts w:eastAsia="Helvetica Neue"/>
          <w:color w:val="000000" w:themeColor="text1"/>
          <w:kern w:val="24"/>
          <w:lang w:val="en-US"/>
        </w:rPr>
        <w:t>,</w:t>
      </w:r>
      <w:r>
        <w:rPr>
          <w:rFonts w:eastAsia="Helvetica Neue"/>
          <w:color w:val="000000" w:themeColor="text1"/>
          <w:kern w:val="24"/>
          <w:lang w:val="en-US"/>
        </w:rPr>
        <w:t xml:space="preserve"> under setup 1, there may be a need for the gNB to signal to the UE that it should measure </w:t>
      </w:r>
      <w:r w:rsidR="00A30752">
        <w:rPr>
          <w:rFonts w:eastAsia="Helvetica Neue"/>
          <w:color w:val="000000" w:themeColor="text1"/>
          <w:kern w:val="24"/>
          <w:lang w:val="en-US"/>
        </w:rPr>
        <w:t xml:space="preserve">each Tx beam from gNB on a specific Rx beam and then the UE should be able to report </w:t>
      </w:r>
      <w:r w:rsidR="005C275B">
        <w:rPr>
          <w:rFonts w:eastAsia="Helvetica Neue"/>
          <w:color w:val="000000" w:themeColor="text1"/>
          <w:kern w:val="24"/>
          <w:lang w:val="en-US"/>
        </w:rPr>
        <w:t xml:space="preserve">the measurement corresponding to each of these beam pair links to the gNB using a new L1 reporting format. The major gains in this use case are envisioned to be from the latency </w:t>
      </w:r>
      <w:r w:rsidR="00671272">
        <w:rPr>
          <w:rFonts w:eastAsia="Helvetica Neue"/>
          <w:color w:val="000000" w:themeColor="text1"/>
          <w:kern w:val="24"/>
          <w:lang w:val="en-US"/>
        </w:rPr>
        <w:t>gains due to reduction in the total number of measurements needed.</w:t>
      </w:r>
    </w:p>
    <w:p w14:paraId="44003574" w14:textId="13E76B5C" w:rsidR="00CB4084" w:rsidRPr="00DC4E61" w:rsidRDefault="00CB4084" w:rsidP="008B31F2">
      <w:pPr>
        <w:spacing w:before="240"/>
        <w:rPr>
          <w:lang w:eastAsia="zh-CN"/>
        </w:rPr>
      </w:pPr>
      <w:r>
        <w:rPr>
          <w:lang w:eastAsia="zh-CN"/>
        </w:rPr>
        <w:t>Similar specification impa</w:t>
      </w:r>
      <w:r w:rsidR="007727DA">
        <w:rPr>
          <w:lang w:eastAsia="zh-CN"/>
        </w:rPr>
        <w:t>ct can also be expected from temporal domain beam tracking</w:t>
      </w:r>
      <w:r w:rsidR="00617FCA">
        <w:rPr>
          <w:lang w:eastAsia="zh-CN"/>
        </w:rPr>
        <w:t>. However</w:t>
      </w:r>
      <w:r w:rsidR="008B31F2">
        <w:rPr>
          <w:lang w:eastAsia="zh-CN"/>
        </w:rPr>
        <w:t>,</w:t>
      </w:r>
      <w:r w:rsidR="00617FCA">
        <w:rPr>
          <w:lang w:eastAsia="zh-CN"/>
        </w:rPr>
        <w:t xml:space="preserve"> this use case heavily depends on the EVM for dataset generation and the specific algorithms used for AI/ML models. The details can be discussed after the </w:t>
      </w:r>
      <w:r w:rsidR="009E15BD">
        <w:rPr>
          <w:lang w:eastAsia="zh-CN"/>
        </w:rPr>
        <w:t xml:space="preserve">EVM is finalized. </w:t>
      </w:r>
    </w:p>
    <w:bookmarkEnd w:id="0"/>
    <w:p w14:paraId="79F4FCB6" w14:textId="0C49B9FE" w:rsidR="00C24399" w:rsidRPr="009C2192" w:rsidRDefault="00217F1F" w:rsidP="00D3591E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37B127FD" w14:textId="4C37872B" w:rsidR="00C62484" w:rsidRDefault="00217F1F" w:rsidP="00837927">
      <w:pPr>
        <w:rPr>
          <w:lang w:val="en-US"/>
        </w:rPr>
      </w:pPr>
      <w:r>
        <w:rPr>
          <w:lang w:val="en-US"/>
        </w:rPr>
        <w:t xml:space="preserve">In this paper, beam management </w:t>
      </w:r>
      <w:r w:rsidR="00384234">
        <w:rPr>
          <w:lang w:val="en-US"/>
        </w:rPr>
        <w:t>use cases and related specification impact has</w:t>
      </w:r>
      <w:r>
        <w:rPr>
          <w:lang w:val="en-US"/>
        </w:rPr>
        <w:t xml:space="preserve"> been discussed. </w:t>
      </w:r>
      <w:r w:rsidR="00C97AB0">
        <w:rPr>
          <w:lang w:val="en-US"/>
        </w:rPr>
        <w:t xml:space="preserve">The main proposals </w:t>
      </w:r>
      <w:r w:rsidR="00F23D65">
        <w:rPr>
          <w:lang w:val="en-US"/>
        </w:rPr>
        <w:t>from this paper are outlined here:</w:t>
      </w:r>
    </w:p>
    <w:p w14:paraId="08C5BF3F" w14:textId="77777777" w:rsidR="009E15BD" w:rsidRPr="000127BC" w:rsidRDefault="009E15BD" w:rsidP="009E15BD">
      <w:pPr>
        <w:pStyle w:val="ListParagraph"/>
        <w:numPr>
          <w:ilvl w:val="0"/>
          <w:numId w:val="20"/>
        </w:numPr>
        <w:rPr>
          <w:b/>
          <w:bCs/>
        </w:rPr>
      </w:pPr>
      <w:r w:rsidRPr="000127BC">
        <w:rPr>
          <w:b/>
          <w:bCs/>
        </w:rPr>
        <w:t xml:space="preserve">For AI/ML assisted beam management use-case, consider both spatial and temporal domain beam prediction sub-use cases within the purview of an offline learning framework. </w:t>
      </w:r>
    </w:p>
    <w:p w14:paraId="0FA91676" w14:textId="77777777" w:rsidR="00C86CD3" w:rsidRDefault="00C86CD3" w:rsidP="00C86CD3">
      <w:pPr>
        <w:pStyle w:val="ListParagraph"/>
        <w:numPr>
          <w:ilvl w:val="0"/>
          <w:numId w:val="16"/>
        </w:numPr>
        <w:spacing w:before="240"/>
        <w:rPr>
          <w:b/>
          <w:bCs/>
          <w:lang w:eastAsia="zh-CN"/>
        </w:rPr>
      </w:pPr>
      <w:r w:rsidRPr="003A629E">
        <w:rPr>
          <w:b/>
          <w:bCs/>
          <w:lang w:eastAsia="zh-CN"/>
        </w:rPr>
        <w:lastRenderedPageBreak/>
        <w:t xml:space="preserve">The ML model </w:t>
      </w:r>
      <w:r w:rsidRPr="003614B8">
        <w:rPr>
          <w:b/>
          <w:bCs/>
          <w:lang w:eastAsia="zh-CN"/>
        </w:rPr>
        <w:t>may reside either at UE or gN</w:t>
      </w:r>
      <w:r w:rsidRPr="003A629E">
        <w:rPr>
          <w:b/>
          <w:bCs/>
          <w:lang w:eastAsia="zh-CN"/>
        </w:rPr>
        <w:t>B</w:t>
      </w:r>
    </w:p>
    <w:p w14:paraId="64CF575A" w14:textId="77777777" w:rsidR="00C86CD3" w:rsidRPr="003A629E" w:rsidRDefault="00C86CD3" w:rsidP="00C86CD3">
      <w:pPr>
        <w:pStyle w:val="ListParagraph"/>
        <w:numPr>
          <w:ilvl w:val="0"/>
          <w:numId w:val="16"/>
        </w:numPr>
        <w:spacing w:before="240"/>
        <w:rPr>
          <w:b/>
          <w:bCs/>
          <w:lang w:eastAsia="zh-CN"/>
        </w:rPr>
      </w:pPr>
      <w:r>
        <w:rPr>
          <w:b/>
          <w:bCs/>
          <w:lang w:eastAsia="zh-CN"/>
        </w:rPr>
        <w:t>One possible area of specification impact for AI/ML model integration may</w:t>
      </w:r>
      <w:r w:rsidRPr="002868E3">
        <w:rPr>
          <w:b/>
          <w:bCs/>
          <w:lang w:eastAsia="zh-CN"/>
        </w:rPr>
        <w:t xml:space="preserve"> be </w:t>
      </w:r>
      <w:r>
        <w:rPr>
          <w:b/>
          <w:bCs/>
          <w:lang w:eastAsia="zh-CN"/>
        </w:rPr>
        <w:t xml:space="preserve">for </w:t>
      </w:r>
      <w:r w:rsidRPr="002868E3">
        <w:rPr>
          <w:b/>
          <w:bCs/>
          <w:lang w:eastAsia="zh-CN"/>
        </w:rPr>
        <w:t>triggering of beam measurement reports and reference signal transmissions</w:t>
      </w:r>
      <w:r>
        <w:rPr>
          <w:b/>
          <w:bCs/>
          <w:lang w:eastAsia="zh-CN"/>
        </w:rPr>
        <w:t>, as well new L1 reporting formats.</w:t>
      </w:r>
    </w:p>
    <w:p w14:paraId="77EB0EF0" w14:textId="77777777" w:rsidR="00C86CD3" w:rsidRDefault="00C86CD3" w:rsidP="00837927">
      <w:pPr>
        <w:rPr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2E3E6133" w14:textId="418EC310" w:rsidR="00E91B92" w:rsidRDefault="00AC7C50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2" w:name="_Ref87028839"/>
      <w:bookmarkStart w:id="3" w:name="_Ref47732651"/>
      <w:bookmarkStart w:id="4" w:name="_Hlk47700964"/>
      <w:bookmarkStart w:id="5" w:name="_Ref47692869"/>
      <w:r w:rsidRPr="00AC7C50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RP-213599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</w:t>
      </w:r>
      <w:r w:rsidRPr="00AC7C50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“New SI: Study on Artificial Intelligence (AI)/Machine Learning (ML) for NR Air Interface,” Qualcomm, </w:t>
      </w:r>
      <w:r w:rsidR="00537BB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3GPP TSG RAN#94e, </w:t>
      </w:r>
      <w:r w:rsidRPr="00AC7C50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December 6 – 17, 2021.</w:t>
      </w:r>
      <w:bookmarkEnd w:id="2"/>
    </w:p>
    <w:p w14:paraId="3311551F" w14:textId="4219F9B7" w:rsidR="007B0CBB" w:rsidRPr="00F43074" w:rsidRDefault="007B0CBB" w:rsidP="00010355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6" w:name="_Ref102038310"/>
      <w:r w:rsidRPr="007B0CB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R1-220479</w:t>
      </w:r>
      <w:r w:rsidR="00401F5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5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“</w:t>
      </w:r>
      <w:r w:rsidR="000203F6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Evaluation for Beam Management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”, Intel Corporation, 3GPP RAN1#109e, May 9-20, 2022.</w:t>
      </w:r>
      <w:bookmarkEnd w:id="6"/>
    </w:p>
    <w:bookmarkEnd w:id="3"/>
    <w:bookmarkEnd w:id="4"/>
    <w:bookmarkEnd w:id="5"/>
    <w:p w14:paraId="5BECFEAD" w14:textId="77777777" w:rsidR="00F43074" w:rsidRDefault="00F43074" w:rsidP="00010355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sectPr w:rsidR="00F43074" w:rsidSect="00733B1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526CE" w14:textId="77777777" w:rsidR="0008416E" w:rsidRDefault="0008416E">
      <w:r>
        <w:separator/>
      </w:r>
    </w:p>
  </w:endnote>
  <w:endnote w:type="continuationSeparator" w:id="0">
    <w:p w14:paraId="10C8A167" w14:textId="77777777" w:rsidR="0008416E" w:rsidRDefault="0008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Neue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A7FB" w14:textId="77777777" w:rsidR="0008416E" w:rsidRDefault="0008416E">
      <w:r>
        <w:separator/>
      </w:r>
    </w:p>
  </w:footnote>
  <w:footnote w:type="continuationSeparator" w:id="0">
    <w:p w14:paraId="0FC0C857" w14:textId="77777777" w:rsidR="0008416E" w:rsidRDefault="0008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60BC4"/>
    <w:multiLevelType w:val="hybridMultilevel"/>
    <w:tmpl w:val="435A2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F3C9E"/>
    <w:multiLevelType w:val="hybridMultilevel"/>
    <w:tmpl w:val="5F024D74"/>
    <w:lvl w:ilvl="0" w:tplc="C1CC5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3A449C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4D6E0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8886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5F7A6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6AEB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4E3EF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10A4B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488E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6" w15:restartNumberingAfterBreak="0">
    <w:nsid w:val="1E717A35"/>
    <w:multiLevelType w:val="multilevel"/>
    <w:tmpl w:val="2D8823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5462080"/>
    <w:multiLevelType w:val="hybridMultilevel"/>
    <w:tmpl w:val="B4662BA0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8B20C5"/>
    <w:multiLevelType w:val="hybridMultilevel"/>
    <w:tmpl w:val="BEAAFF20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8A80A51"/>
    <w:multiLevelType w:val="hybridMultilevel"/>
    <w:tmpl w:val="FB5A4D86"/>
    <w:lvl w:ilvl="0" w:tplc="7E864EFE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E724F55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6525C"/>
    <w:multiLevelType w:val="hybridMultilevel"/>
    <w:tmpl w:val="B4662BA0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64B7D"/>
    <w:multiLevelType w:val="hybridMultilevel"/>
    <w:tmpl w:val="FA88C37C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D5CB1"/>
    <w:multiLevelType w:val="hybridMultilevel"/>
    <w:tmpl w:val="753A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86696B"/>
    <w:multiLevelType w:val="hybridMultilevel"/>
    <w:tmpl w:val="0BB0E22E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21496"/>
    <w:multiLevelType w:val="hybridMultilevel"/>
    <w:tmpl w:val="E6F84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1"/>
  </w:num>
  <w:num w:numId="4">
    <w:abstractNumId w:val="6"/>
  </w:num>
  <w:num w:numId="5">
    <w:abstractNumId w:val="2"/>
  </w:num>
  <w:num w:numId="6">
    <w:abstractNumId w:val="14"/>
  </w:num>
  <w:num w:numId="7">
    <w:abstractNumId w:val="3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17"/>
  </w:num>
  <w:num w:numId="13">
    <w:abstractNumId w:val="9"/>
  </w:num>
  <w:num w:numId="14">
    <w:abstractNumId w:val="12"/>
  </w:num>
  <w:num w:numId="15">
    <w:abstractNumId w:val="15"/>
  </w:num>
  <w:num w:numId="16">
    <w:abstractNumId w:val="19"/>
  </w:num>
  <w:num w:numId="17">
    <w:abstractNumId w:val="4"/>
  </w:num>
  <w:num w:numId="18">
    <w:abstractNumId w:val="20"/>
  </w:num>
  <w:num w:numId="19">
    <w:abstractNumId w:val="5"/>
  </w:num>
  <w:num w:numId="2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D14"/>
    <w:rsid w:val="00001FC3"/>
    <w:rsid w:val="00002375"/>
    <w:rsid w:val="00002459"/>
    <w:rsid w:val="0000275A"/>
    <w:rsid w:val="000027DF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8C8"/>
    <w:rsid w:val="0000792C"/>
    <w:rsid w:val="00007CEF"/>
    <w:rsid w:val="00007E57"/>
    <w:rsid w:val="0001004F"/>
    <w:rsid w:val="000101EF"/>
    <w:rsid w:val="00010355"/>
    <w:rsid w:val="00010CD5"/>
    <w:rsid w:val="00010CF1"/>
    <w:rsid w:val="00010E97"/>
    <w:rsid w:val="00010FD1"/>
    <w:rsid w:val="0001166A"/>
    <w:rsid w:val="00011703"/>
    <w:rsid w:val="00011918"/>
    <w:rsid w:val="000124D1"/>
    <w:rsid w:val="000127BC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3F6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552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5B4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DA4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B0"/>
    <w:rsid w:val="000626CF"/>
    <w:rsid w:val="00062C83"/>
    <w:rsid w:val="000632B7"/>
    <w:rsid w:val="000633BD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913"/>
    <w:rsid w:val="00080C20"/>
    <w:rsid w:val="00080D68"/>
    <w:rsid w:val="00080D74"/>
    <w:rsid w:val="000814B2"/>
    <w:rsid w:val="000814C5"/>
    <w:rsid w:val="00081534"/>
    <w:rsid w:val="000815DE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16E"/>
    <w:rsid w:val="00084255"/>
    <w:rsid w:val="0008481B"/>
    <w:rsid w:val="00085201"/>
    <w:rsid w:val="00085239"/>
    <w:rsid w:val="0008579B"/>
    <w:rsid w:val="000862BA"/>
    <w:rsid w:val="00086434"/>
    <w:rsid w:val="00086840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3F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896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7C1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8A8"/>
    <w:rsid w:val="000A6AC6"/>
    <w:rsid w:val="000A6CFE"/>
    <w:rsid w:val="000A6E10"/>
    <w:rsid w:val="000A6E8D"/>
    <w:rsid w:val="000A6FDD"/>
    <w:rsid w:val="000A7C88"/>
    <w:rsid w:val="000A7E17"/>
    <w:rsid w:val="000B016D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550B"/>
    <w:rsid w:val="000C5759"/>
    <w:rsid w:val="000C59A5"/>
    <w:rsid w:val="000C5B11"/>
    <w:rsid w:val="000C5D2A"/>
    <w:rsid w:val="000C5D65"/>
    <w:rsid w:val="000C5E7D"/>
    <w:rsid w:val="000C63D5"/>
    <w:rsid w:val="000C673C"/>
    <w:rsid w:val="000C689A"/>
    <w:rsid w:val="000C689C"/>
    <w:rsid w:val="000C69F8"/>
    <w:rsid w:val="000C6C96"/>
    <w:rsid w:val="000C6EF5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140"/>
    <w:rsid w:val="000D34B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5EF7"/>
    <w:rsid w:val="000E6231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2FEA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3D7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56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C45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3ED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2BC"/>
    <w:rsid w:val="001203DB"/>
    <w:rsid w:val="0012079F"/>
    <w:rsid w:val="001207F3"/>
    <w:rsid w:val="00120D2A"/>
    <w:rsid w:val="00121897"/>
    <w:rsid w:val="001218F8"/>
    <w:rsid w:val="00121AF7"/>
    <w:rsid w:val="00121E20"/>
    <w:rsid w:val="00121F72"/>
    <w:rsid w:val="00121FDE"/>
    <w:rsid w:val="00122581"/>
    <w:rsid w:val="00122842"/>
    <w:rsid w:val="00122A64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9AE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2FBD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D4F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5F47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C62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38B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5B0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0F1"/>
    <w:rsid w:val="001D0578"/>
    <w:rsid w:val="001D0593"/>
    <w:rsid w:val="001D1258"/>
    <w:rsid w:val="001D13B0"/>
    <w:rsid w:val="001D15D4"/>
    <w:rsid w:val="001D173A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4C37"/>
    <w:rsid w:val="001E50CB"/>
    <w:rsid w:val="001E51E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56F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1E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957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45E"/>
    <w:rsid w:val="002175FC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CC5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0FA2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0CC"/>
    <w:rsid w:val="002437F9"/>
    <w:rsid w:val="002438A8"/>
    <w:rsid w:val="0024395B"/>
    <w:rsid w:val="00243ACD"/>
    <w:rsid w:val="00243C68"/>
    <w:rsid w:val="00243DCC"/>
    <w:rsid w:val="00244309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74F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8B3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B53"/>
    <w:rsid w:val="00272C29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12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8E3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832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73F"/>
    <w:rsid w:val="002C5A6B"/>
    <w:rsid w:val="002C5AD6"/>
    <w:rsid w:val="002C5DAF"/>
    <w:rsid w:val="002C61E0"/>
    <w:rsid w:val="002C62B2"/>
    <w:rsid w:val="002C68E9"/>
    <w:rsid w:val="002C7246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163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1D14"/>
    <w:rsid w:val="003121B8"/>
    <w:rsid w:val="00312287"/>
    <w:rsid w:val="003122F9"/>
    <w:rsid w:val="00312357"/>
    <w:rsid w:val="00312416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0A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685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425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1CC"/>
    <w:rsid w:val="0036029D"/>
    <w:rsid w:val="003604DB"/>
    <w:rsid w:val="0036056F"/>
    <w:rsid w:val="00360986"/>
    <w:rsid w:val="00360DE9"/>
    <w:rsid w:val="00360E73"/>
    <w:rsid w:val="003614B8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5D3D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EC3"/>
    <w:rsid w:val="00374F06"/>
    <w:rsid w:val="00374F99"/>
    <w:rsid w:val="00375316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0B5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34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015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6DD7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39F8"/>
    <w:rsid w:val="003A3E40"/>
    <w:rsid w:val="003A425A"/>
    <w:rsid w:val="003A42BB"/>
    <w:rsid w:val="003A435A"/>
    <w:rsid w:val="003A45FB"/>
    <w:rsid w:val="003A48FC"/>
    <w:rsid w:val="003A4E82"/>
    <w:rsid w:val="003A590E"/>
    <w:rsid w:val="003A6223"/>
    <w:rsid w:val="003A629E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24E"/>
    <w:rsid w:val="003B3C4E"/>
    <w:rsid w:val="003B3EE6"/>
    <w:rsid w:val="003B41EF"/>
    <w:rsid w:val="003B4386"/>
    <w:rsid w:val="003B4482"/>
    <w:rsid w:val="003B45D1"/>
    <w:rsid w:val="003B4BCD"/>
    <w:rsid w:val="003B4C26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58E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9B1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1F58"/>
    <w:rsid w:val="004021C9"/>
    <w:rsid w:val="004024AB"/>
    <w:rsid w:val="00402506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17E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FFD"/>
    <w:rsid w:val="004260C0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63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37B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498"/>
    <w:rsid w:val="004527C0"/>
    <w:rsid w:val="00453871"/>
    <w:rsid w:val="00453B31"/>
    <w:rsid w:val="00453D65"/>
    <w:rsid w:val="00453DEF"/>
    <w:rsid w:val="004543E4"/>
    <w:rsid w:val="0045443D"/>
    <w:rsid w:val="00454547"/>
    <w:rsid w:val="004548E5"/>
    <w:rsid w:val="00454AA7"/>
    <w:rsid w:val="00454E7F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29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322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969"/>
    <w:rsid w:val="0048598C"/>
    <w:rsid w:val="00485DE4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5FAA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1E9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324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909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5BB"/>
    <w:rsid w:val="004D27C4"/>
    <w:rsid w:val="004D2E1A"/>
    <w:rsid w:val="004D2E57"/>
    <w:rsid w:val="004D31C3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944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55D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DE9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93D"/>
    <w:rsid w:val="00507CAF"/>
    <w:rsid w:val="00510374"/>
    <w:rsid w:val="005103B4"/>
    <w:rsid w:val="00510444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E18"/>
    <w:rsid w:val="00523F32"/>
    <w:rsid w:val="0052422C"/>
    <w:rsid w:val="005244D5"/>
    <w:rsid w:val="005245A9"/>
    <w:rsid w:val="00524837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7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BB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B34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CD6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6D7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602"/>
    <w:rsid w:val="0056484F"/>
    <w:rsid w:val="00564ED6"/>
    <w:rsid w:val="005650BF"/>
    <w:rsid w:val="005652E4"/>
    <w:rsid w:val="00565679"/>
    <w:rsid w:val="0056620B"/>
    <w:rsid w:val="00566219"/>
    <w:rsid w:val="0056636D"/>
    <w:rsid w:val="005666AD"/>
    <w:rsid w:val="00566A42"/>
    <w:rsid w:val="00566E05"/>
    <w:rsid w:val="0056719E"/>
    <w:rsid w:val="0056751D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E71"/>
    <w:rsid w:val="00581F00"/>
    <w:rsid w:val="00581F40"/>
    <w:rsid w:val="005829CC"/>
    <w:rsid w:val="00582CC1"/>
    <w:rsid w:val="00582E3D"/>
    <w:rsid w:val="00583147"/>
    <w:rsid w:val="00583526"/>
    <w:rsid w:val="005836D0"/>
    <w:rsid w:val="00583B29"/>
    <w:rsid w:val="00583C6C"/>
    <w:rsid w:val="00583CBC"/>
    <w:rsid w:val="00583E78"/>
    <w:rsid w:val="00583F57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85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673"/>
    <w:rsid w:val="00594819"/>
    <w:rsid w:val="00594951"/>
    <w:rsid w:val="005954F2"/>
    <w:rsid w:val="00595777"/>
    <w:rsid w:val="00595BC4"/>
    <w:rsid w:val="00595C3A"/>
    <w:rsid w:val="00595E99"/>
    <w:rsid w:val="00596115"/>
    <w:rsid w:val="00596308"/>
    <w:rsid w:val="005968C4"/>
    <w:rsid w:val="005968F0"/>
    <w:rsid w:val="00596A56"/>
    <w:rsid w:val="00597019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A1"/>
    <w:rsid w:val="005A79BE"/>
    <w:rsid w:val="005A7E8A"/>
    <w:rsid w:val="005A7F72"/>
    <w:rsid w:val="005B030E"/>
    <w:rsid w:val="005B0591"/>
    <w:rsid w:val="005B0604"/>
    <w:rsid w:val="005B08FF"/>
    <w:rsid w:val="005B1352"/>
    <w:rsid w:val="005B1F54"/>
    <w:rsid w:val="005B243D"/>
    <w:rsid w:val="005B2D4D"/>
    <w:rsid w:val="005B2EB8"/>
    <w:rsid w:val="005B355C"/>
    <w:rsid w:val="005B3C58"/>
    <w:rsid w:val="005B3C7C"/>
    <w:rsid w:val="005B4345"/>
    <w:rsid w:val="005B4911"/>
    <w:rsid w:val="005B49B9"/>
    <w:rsid w:val="005B4B6C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7E7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75B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9BB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8A9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8B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4E"/>
    <w:rsid w:val="005E7DF4"/>
    <w:rsid w:val="005E7FB6"/>
    <w:rsid w:val="005F0129"/>
    <w:rsid w:val="005F031E"/>
    <w:rsid w:val="005F03CB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213"/>
    <w:rsid w:val="005F660A"/>
    <w:rsid w:val="005F6697"/>
    <w:rsid w:val="005F6C51"/>
    <w:rsid w:val="005F6F9C"/>
    <w:rsid w:val="005F6FFC"/>
    <w:rsid w:val="005F7311"/>
    <w:rsid w:val="005F7504"/>
    <w:rsid w:val="005F75BE"/>
    <w:rsid w:val="005F7B32"/>
    <w:rsid w:val="005F7F11"/>
    <w:rsid w:val="006004DE"/>
    <w:rsid w:val="00600860"/>
    <w:rsid w:val="006008BE"/>
    <w:rsid w:val="00600A46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3C5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9D8"/>
    <w:rsid w:val="00607ADE"/>
    <w:rsid w:val="00607E68"/>
    <w:rsid w:val="006101AC"/>
    <w:rsid w:val="006102C6"/>
    <w:rsid w:val="006103F0"/>
    <w:rsid w:val="0061054E"/>
    <w:rsid w:val="00611034"/>
    <w:rsid w:val="006113A9"/>
    <w:rsid w:val="00611960"/>
    <w:rsid w:val="0061262E"/>
    <w:rsid w:val="006126E9"/>
    <w:rsid w:val="006128B4"/>
    <w:rsid w:val="00612BD9"/>
    <w:rsid w:val="00612C73"/>
    <w:rsid w:val="00612D12"/>
    <w:rsid w:val="00613036"/>
    <w:rsid w:val="00613483"/>
    <w:rsid w:val="006134CE"/>
    <w:rsid w:val="0061367D"/>
    <w:rsid w:val="00613893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17FCA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EBD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098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CF"/>
    <w:rsid w:val="00667DF0"/>
    <w:rsid w:val="006704BF"/>
    <w:rsid w:val="00670AAB"/>
    <w:rsid w:val="00670AD6"/>
    <w:rsid w:val="00670ECD"/>
    <w:rsid w:val="00671272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A97"/>
    <w:rsid w:val="00680F30"/>
    <w:rsid w:val="00680F81"/>
    <w:rsid w:val="0068102D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EAA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AB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2B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C03B2"/>
    <w:rsid w:val="006C09DD"/>
    <w:rsid w:val="006C0A1A"/>
    <w:rsid w:val="006C1B3F"/>
    <w:rsid w:val="006C20C0"/>
    <w:rsid w:val="006C2959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B7B"/>
    <w:rsid w:val="006C5C20"/>
    <w:rsid w:val="006C5FF1"/>
    <w:rsid w:val="006C61FE"/>
    <w:rsid w:val="006C6287"/>
    <w:rsid w:val="006C677C"/>
    <w:rsid w:val="006C688A"/>
    <w:rsid w:val="006C6E3F"/>
    <w:rsid w:val="006C6E92"/>
    <w:rsid w:val="006C7520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4345"/>
    <w:rsid w:val="006D43BD"/>
    <w:rsid w:val="006D47AB"/>
    <w:rsid w:val="006D48C6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760"/>
    <w:rsid w:val="006E582F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B01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276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3EF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471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1F2D"/>
    <w:rsid w:val="007221F1"/>
    <w:rsid w:val="00722B72"/>
    <w:rsid w:val="007230B7"/>
    <w:rsid w:val="0072339A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297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06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7DA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786"/>
    <w:rsid w:val="007828BB"/>
    <w:rsid w:val="00782AF0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0FF"/>
    <w:rsid w:val="0079051B"/>
    <w:rsid w:val="007908B3"/>
    <w:rsid w:val="007914C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E7A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0CBB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4A05"/>
    <w:rsid w:val="007B57B5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0F6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60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3A9"/>
    <w:rsid w:val="007F50ED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4FD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377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507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98E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476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CC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532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50AB"/>
    <w:rsid w:val="00865200"/>
    <w:rsid w:val="00865696"/>
    <w:rsid w:val="0086596D"/>
    <w:rsid w:val="00865D4C"/>
    <w:rsid w:val="00865DE1"/>
    <w:rsid w:val="00866453"/>
    <w:rsid w:val="00866781"/>
    <w:rsid w:val="00866B3D"/>
    <w:rsid w:val="00866EEA"/>
    <w:rsid w:val="008679A6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7D9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1B3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DB7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60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67D"/>
    <w:rsid w:val="00893723"/>
    <w:rsid w:val="00893ABC"/>
    <w:rsid w:val="00893B3B"/>
    <w:rsid w:val="00893CB5"/>
    <w:rsid w:val="00894304"/>
    <w:rsid w:val="00894892"/>
    <w:rsid w:val="00894A6F"/>
    <w:rsid w:val="00894BCD"/>
    <w:rsid w:val="00894D3B"/>
    <w:rsid w:val="00894F38"/>
    <w:rsid w:val="00895243"/>
    <w:rsid w:val="00895461"/>
    <w:rsid w:val="00895A0C"/>
    <w:rsid w:val="0089654E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41C"/>
    <w:rsid w:val="008A457F"/>
    <w:rsid w:val="008A47FA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1F2"/>
    <w:rsid w:val="008B33D2"/>
    <w:rsid w:val="008B35ED"/>
    <w:rsid w:val="008B396C"/>
    <w:rsid w:val="008B39B5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3DD2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152"/>
    <w:rsid w:val="008E427C"/>
    <w:rsid w:val="008E4280"/>
    <w:rsid w:val="008E451A"/>
    <w:rsid w:val="008E4738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E2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C3E"/>
    <w:rsid w:val="008F4E3F"/>
    <w:rsid w:val="008F5085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7E4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5CE"/>
    <w:rsid w:val="00914A5D"/>
    <w:rsid w:val="00914B0F"/>
    <w:rsid w:val="00914B9E"/>
    <w:rsid w:val="00914D17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2D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923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308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7E9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256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021"/>
    <w:rsid w:val="009761A9"/>
    <w:rsid w:val="00976E81"/>
    <w:rsid w:val="00977262"/>
    <w:rsid w:val="00977311"/>
    <w:rsid w:val="00977505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87B25"/>
    <w:rsid w:val="0099050E"/>
    <w:rsid w:val="00990A01"/>
    <w:rsid w:val="00990D3B"/>
    <w:rsid w:val="00990DCC"/>
    <w:rsid w:val="009917F3"/>
    <w:rsid w:val="00991AE5"/>
    <w:rsid w:val="00991C2C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09F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127"/>
    <w:rsid w:val="009A637B"/>
    <w:rsid w:val="009A63C5"/>
    <w:rsid w:val="009A6456"/>
    <w:rsid w:val="009A6BAA"/>
    <w:rsid w:val="009A6C74"/>
    <w:rsid w:val="009A7036"/>
    <w:rsid w:val="009A7071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4E36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916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944"/>
    <w:rsid w:val="009D60A4"/>
    <w:rsid w:val="009D610C"/>
    <w:rsid w:val="009D62E7"/>
    <w:rsid w:val="009D6877"/>
    <w:rsid w:val="009D69E5"/>
    <w:rsid w:val="009D6B8A"/>
    <w:rsid w:val="009D75A4"/>
    <w:rsid w:val="009D79EA"/>
    <w:rsid w:val="009E0FC3"/>
    <w:rsid w:val="009E11A9"/>
    <w:rsid w:val="009E1544"/>
    <w:rsid w:val="009E15BD"/>
    <w:rsid w:val="009E176B"/>
    <w:rsid w:val="009E1D4E"/>
    <w:rsid w:val="009E1D56"/>
    <w:rsid w:val="009E1E13"/>
    <w:rsid w:val="009E1E2D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29A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1CB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896"/>
    <w:rsid w:val="00A27C01"/>
    <w:rsid w:val="00A27E36"/>
    <w:rsid w:val="00A30396"/>
    <w:rsid w:val="00A303C8"/>
    <w:rsid w:val="00A30488"/>
    <w:rsid w:val="00A3072C"/>
    <w:rsid w:val="00A30752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420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6CB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C9C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CFC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086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BDA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44C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323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1F3"/>
    <w:rsid w:val="00AC1281"/>
    <w:rsid w:val="00AC1500"/>
    <w:rsid w:val="00AC1A0A"/>
    <w:rsid w:val="00AC1C9F"/>
    <w:rsid w:val="00AC26FA"/>
    <w:rsid w:val="00AC2746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0ED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793"/>
    <w:rsid w:val="00AC690A"/>
    <w:rsid w:val="00AC6D0A"/>
    <w:rsid w:val="00AC723D"/>
    <w:rsid w:val="00AC7949"/>
    <w:rsid w:val="00AC7C50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874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0EC2"/>
    <w:rsid w:val="00B11182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1F4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3758B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750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B86"/>
    <w:rsid w:val="00B75ED2"/>
    <w:rsid w:val="00B76727"/>
    <w:rsid w:val="00B768B5"/>
    <w:rsid w:val="00B76CD5"/>
    <w:rsid w:val="00B77062"/>
    <w:rsid w:val="00B7709F"/>
    <w:rsid w:val="00B774CC"/>
    <w:rsid w:val="00B77632"/>
    <w:rsid w:val="00B77876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BAD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CD1"/>
    <w:rsid w:val="00B90DC8"/>
    <w:rsid w:val="00B90E5F"/>
    <w:rsid w:val="00B911A5"/>
    <w:rsid w:val="00B91356"/>
    <w:rsid w:val="00B917B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7C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237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18C"/>
    <w:rsid w:val="00BD0238"/>
    <w:rsid w:val="00BD082C"/>
    <w:rsid w:val="00BD0FC4"/>
    <w:rsid w:val="00BD100C"/>
    <w:rsid w:val="00BD140B"/>
    <w:rsid w:val="00BD1624"/>
    <w:rsid w:val="00BD1A67"/>
    <w:rsid w:val="00BD238C"/>
    <w:rsid w:val="00BD27AA"/>
    <w:rsid w:val="00BD2869"/>
    <w:rsid w:val="00BD2A08"/>
    <w:rsid w:val="00BD2CED"/>
    <w:rsid w:val="00BD2F55"/>
    <w:rsid w:val="00BD30E5"/>
    <w:rsid w:val="00BD3837"/>
    <w:rsid w:val="00BD386B"/>
    <w:rsid w:val="00BD3C49"/>
    <w:rsid w:val="00BD3C69"/>
    <w:rsid w:val="00BD3D7A"/>
    <w:rsid w:val="00BD4092"/>
    <w:rsid w:val="00BD4235"/>
    <w:rsid w:val="00BD42DA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01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49F"/>
    <w:rsid w:val="00BE2546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8B2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A72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8DE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D8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02"/>
    <w:rsid w:val="00C46B53"/>
    <w:rsid w:val="00C470AA"/>
    <w:rsid w:val="00C470E9"/>
    <w:rsid w:val="00C4740A"/>
    <w:rsid w:val="00C47838"/>
    <w:rsid w:val="00C47AE8"/>
    <w:rsid w:val="00C508B7"/>
    <w:rsid w:val="00C51957"/>
    <w:rsid w:val="00C51D11"/>
    <w:rsid w:val="00C5257E"/>
    <w:rsid w:val="00C52A41"/>
    <w:rsid w:val="00C52A73"/>
    <w:rsid w:val="00C52F08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67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B37"/>
    <w:rsid w:val="00C76F37"/>
    <w:rsid w:val="00C76F43"/>
    <w:rsid w:val="00C7731D"/>
    <w:rsid w:val="00C77371"/>
    <w:rsid w:val="00C7799E"/>
    <w:rsid w:val="00C77C55"/>
    <w:rsid w:val="00C77DF7"/>
    <w:rsid w:val="00C8004A"/>
    <w:rsid w:val="00C80059"/>
    <w:rsid w:val="00C80547"/>
    <w:rsid w:val="00C80C97"/>
    <w:rsid w:val="00C815F1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A6A"/>
    <w:rsid w:val="00C85FA0"/>
    <w:rsid w:val="00C8624E"/>
    <w:rsid w:val="00C86379"/>
    <w:rsid w:val="00C864DB"/>
    <w:rsid w:val="00C86817"/>
    <w:rsid w:val="00C86CD3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43C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084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3FA3"/>
    <w:rsid w:val="00CE436D"/>
    <w:rsid w:val="00CE43D3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9D0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3E3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09A4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534"/>
    <w:rsid w:val="00D14E26"/>
    <w:rsid w:val="00D153BF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4C9"/>
    <w:rsid w:val="00D20F77"/>
    <w:rsid w:val="00D2106C"/>
    <w:rsid w:val="00D2109E"/>
    <w:rsid w:val="00D21389"/>
    <w:rsid w:val="00D215E6"/>
    <w:rsid w:val="00D2171B"/>
    <w:rsid w:val="00D217CE"/>
    <w:rsid w:val="00D217F6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88D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A58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1C5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15D"/>
    <w:rsid w:val="00D6394E"/>
    <w:rsid w:val="00D63B04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9ED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9E4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026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47F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E1F"/>
    <w:rsid w:val="00DC4287"/>
    <w:rsid w:val="00DC4B72"/>
    <w:rsid w:val="00DC4D82"/>
    <w:rsid w:val="00DC4E61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221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5C5F"/>
    <w:rsid w:val="00DD6396"/>
    <w:rsid w:val="00DD642D"/>
    <w:rsid w:val="00DD6C70"/>
    <w:rsid w:val="00DD6CED"/>
    <w:rsid w:val="00DD6DA2"/>
    <w:rsid w:val="00DD6F53"/>
    <w:rsid w:val="00DD70F7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9F"/>
    <w:rsid w:val="00DE2AD9"/>
    <w:rsid w:val="00DE2D4B"/>
    <w:rsid w:val="00DE3083"/>
    <w:rsid w:val="00DE33AF"/>
    <w:rsid w:val="00DE3A0B"/>
    <w:rsid w:val="00DE3E7C"/>
    <w:rsid w:val="00DE3F33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83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AFC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A8F"/>
    <w:rsid w:val="00E03B59"/>
    <w:rsid w:val="00E04277"/>
    <w:rsid w:val="00E042DC"/>
    <w:rsid w:val="00E04392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27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14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A6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6A2"/>
    <w:rsid w:val="00E35F47"/>
    <w:rsid w:val="00E362BC"/>
    <w:rsid w:val="00E377BF"/>
    <w:rsid w:val="00E37C25"/>
    <w:rsid w:val="00E37EB7"/>
    <w:rsid w:val="00E4029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ADE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488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C73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27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862"/>
    <w:rsid w:val="00EA1B4A"/>
    <w:rsid w:val="00EA1B65"/>
    <w:rsid w:val="00EA21F0"/>
    <w:rsid w:val="00EA2271"/>
    <w:rsid w:val="00EA23B8"/>
    <w:rsid w:val="00EA2730"/>
    <w:rsid w:val="00EA2C87"/>
    <w:rsid w:val="00EA2D58"/>
    <w:rsid w:val="00EA3A0E"/>
    <w:rsid w:val="00EA3B32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5CB0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72C"/>
    <w:rsid w:val="00EB080B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0FD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62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6B2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CC"/>
    <w:rsid w:val="00F016E1"/>
    <w:rsid w:val="00F017CB"/>
    <w:rsid w:val="00F01907"/>
    <w:rsid w:val="00F0197D"/>
    <w:rsid w:val="00F019BB"/>
    <w:rsid w:val="00F01A58"/>
    <w:rsid w:val="00F023A1"/>
    <w:rsid w:val="00F024E9"/>
    <w:rsid w:val="00F026AE"/>
    <w:rsid w:val="00F027FF"/>
    <w:rsid w:val="00F028C9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EED"/>
    <w:rsid w:val="00F0650D"/>
    <w:rsid w:val="00F06692"/>
    <w:rsid w:val="00F06D91"/>
    <w:rsid w:val="00F06F02"/>
    <w:rsid w:val="00F06FBB"/>
    <w:rsid w:val="00F071B3"/>
    <w:rsid w:val="00F07246"/>
    <w:rsid w:val="00F07C13"/>
    <w:rsid w:val="00F07F82"/>
    <w:rsid w:val="00F10437"/>
    <w:rsid w:val="00F10465"/>
    <w:rsid w:val="00F10738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B61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28B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541"/>
    <w:rsid w:val="00F42910"/>
    <w:rsid w:val="00F42C2B"/>
    <w:rsid w:val="00F43074"/>
    <w:rsid w:val="00F439C5"/>
    <w:rsid w:val="00F43AD1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10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153"/>
    <w:rsid w:val="00F6522A"/>
    <w:rsid w:val="00F65479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04F"/>
    <w:rsid w:val="00F75549"/>
    <w:rsid w:val="00F7564B"/>
    <w:rsid w:val="00F75CDB"/>
    <w:rsid w:val="00F75D5D"/>
    <w:rsid w:val="00F76138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2E7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BE5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3E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7E2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229"/>
    <w:rsid w:val="00FD1401"/>
    <w:rsid w:val="00FD14E4"/>
    <w:rsid w:val="00FD2804"/>
    <w:rsid w:val="00FD282A"/>
    <w:rsid w:val="00FD2875"/>
    <w:rsid w:val="00FD2A71"/>
    <w:rsid w:val="00FD2B29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548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103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47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51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41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824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48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4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9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B829D-D7BD-4428-9DF8-732ADC94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5</Pages>
  <Words>1651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10270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9</cp:revision>
  <cp:lastPrinted>2011-11-09T07:49:00Z</cp:lastPrinted>
  <dcterms:created xsi:type="dcterms:W3CDTF">2022-04-28T21:37:00Z</dcterms:created>
  <dcterms:modified xsi:type="dcterms:W3CDTF">2022-04-29T22:06:00Z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